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31A" w:rsidRPr="00EE2967" w:rsidRDefault="0006531A" w:rsidP="00871842">
      <w:pPr>
        <w:pStyle w:val="CRCoverPage"/>
        <w:tabs>
          <w:tab w:val="left" w:pos="2268"/>
          <w:tab w:val="right" w:pos="9639"/>
        </w:tabs>
        <w:spacing w:after="0"/>
        <w:rPr>
          <w:rFonts w:cs="Arial"/>
          <w:b/>
          <w:sz w:val="24"/>
        </w:rPr>
      </w:pPr>
      <w:bookmarkStart w:id="0" w:name="_Toc270548527"/>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174</w:t>
      </w:r>
      <w:r>
        <w:rPr>
          <w:rFonts w:cs="Arial"/>
          <w:b/>
          <w:sz w:val="24"/>
        </w:rPr>
        <w:tab/>
      </w:r>
    </w:p>
    <w:p w:rsidR="0006531A" w:rsidRPr="00D71EE5" w:rsidRDefault="0006531A" w:rsidP="00871842">
      <w:pPr>
        <w:keepNext/>
        <w:pBdr>
          <w:bottom w:val="single" w:sz="4" w:space="1" w:color="auto"/>
        </w:pBdr>
        <w:tabs>
          <w:tab w:val="right" w:pos="9639"/>
        </w:tabs>
        <w:outlineLvl w:val="0"/>
        <w:rPr>
          <w:rFonts w:ascii="Arial" w:hAnsi="Arial" w:cs="Arial"/>
          <w:b/>
        </w:rPr>
      </w:pPr>
    </w:p>
    <w:p w:rsidR="0006531A" w:rsidRPr="00E240DD" w:rsidRDefault="0006531A" w:rsidP="00E240DD">
      <w:pPr>
        <w:rPr>
          <w:sz w:val="24"/>
          <w:szCs w:val="24"/>
        </w:rPr>
      </w:pPr>
      <w:r w:rsidRPr="00E240DD">
        <w:rPr>
          <w:sz w:val="24"/>
          <w:szCs w:val="24"/>
        </w:rPr>
        <w:t>Source:</w:t>
      </w:r>
      <w:r w:rsidRPr="00E240DD">
        <w:rPr>
          <w:sz w:val="24"/>
          <w:szCs w:val="24"/>
        </w:rPr>
        <w:tab/>
        <w:t>Editor (Ericsson)</w:t>
      </w:r>
    </w:p>
    <w:p w:rsidR="0006531A" w:rsidRPr="00E240DD" w:rsidRDefault="0006531A" w:rsidP="00E240DD">
      <w:pPr>
        <w:rPr>
          <w:sz w:val="24"/>
          <w:szCs w:val="24"/>
        </w:rPr>
      </w:pPr>
      <w:r w:rsidRPr="00E240DD">
        <w:rPr>
          <w:rFonts w:cs="Arial"/>
          <w:sz w:val="24"/>
          <w:szCs w:val="24"/>
        </w:rPr>
        <w:t>Title:</w:t>
      </w:r>
      <w:r w:rsidRPr="00E240DD">
        <w:rPr>
          <w:rFonts w:cs="Arial"/>
          <w:sz w:val="24"/>
          <w:szCs w:val="24"/>
        </w:rPr>
        <w:tab/>
      </w:r>
      <w:r>
        <w:rPr>
          <w:rFonts w:cs="Arial"/>
          <w:color w:val="000000"/>
          <w:sz w:val="24"/>
          <w:szCs w:val="24"/>
        </w:rPr>
        <w:t>Model</w:t>
      </w:r>
      <w:r w:rsidRPr="00E240DD">
        <w:rPr>
          <w:rFonts w:cs="Arial"/>
          <w:color w:val="000000"/>
          <w:sz w:val="24"/>
          <w:szCs w:val="24"/>
        </w:rPr>
        <w:t xml:space="preserve"> Repertoire (for Converged Management of Fixed/Mobile Networks)</w:t>
      </w:r>
    </w:p>
    <w:p w:rsidR="0006531A" w:rsidRPr="00E240DD" w:rsidRDefault="0006531A" w:rsidP="00E240DD">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06531A" w:rsidRPr="00FC3116" w:rsidRDefault="0006531A" w:rsidP="00FC3116">
      <w:pPr>
        <w:pStyle w:val="NormalWeb"/>
        <w:rPr>
          <w:sz w:val="36"/>
          <w:szCs w:val="36"/>
        </w:rPr>
      </w:pPr>
      <w:bookmarkStart w:id="1" w:name="_Toc285112363"/>
      <w:r w:rsidRPr="00FC3116">
        <w:rPr>
          <w:sz w:val="36"/>
          <w:szCs w:val="36"/>
        </w:rPr>
        <w:t>1</w:t>
      </w:r>
      <w:r>
        <w:rPr>
          <w:sz w:val="36"/>
          <w:szCs w:val="36"/>
        </w:rPr>
        <w:t xml:space="preserve">.   </w:t>
      </w:r>
      <w:r w:rsidRPr="00FC3116">
        <w:rPr>
          <w:sz w:val="36"/>
          <w:szCs w:val="36"/>
        </w:rPr>
        <w:tab/>
        <w:t>Decision/action requested</w:t>
      </w:r>
      <w:bookmarkEnd w:id="1"/>
    </w:p>
    <w:p w:rsidR="0006531A" w:rsidRDefault="0006531A" w:rsidP="00871842">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V1.2 is output of 3GPPSA5-TM Forum Model alignment F2F Vienna meeting, August 29-31, 2011.</w:t>
      </w:r>
    </w:p>
    <w:p w:rsidR="0006531A" w:rsidRPr="00FC3116" w:rsidRDefault="0006531A" w:rsidP="00FC3116">
      <w:pPr>
        <w:rPr>
          <w:sz w:val="36"/>
          <w:szCs w:val="36"/>
        </w:rPr>
      </w:pPr>
      <w:bookmarkStart w:id="2" w:name="_Toc285112364"/>
      <w:r w:rsidRPr="00FC3116">
        <w:rPr>
          <w:sz w:val="36"/>
          <w:szCs w:val="36"/>
        </w:rPr>
        <w:t>2</w:t>
      </w:r>
      <w:r>
        <w:rPr>
          <w:sz w:val="36"/>
          <w:szCs w:val="36"/>
        </w:rPr>
        <w:t xml:space="preserve">. </w:t>
      </w:r>
      <w:r w:rsidRPr="00FC3116">
        <w:rPr>
          <w:sz w:val="36"/>
          <w:szCs w:val="36"/>
        </w:rPr>
        <w:tab/>
        <w:t>References</w:t>
      </w:r>
      <w:bookmarkEnd w:id="2"/>
    </w:p>
    <w:p w:rsidR="0006531A" w:rsidRPr="005876E3" w:rsidRDefault="0006531A" w:rsidP="00871842">
      <w:r>
        <w:t>None</w:t>
      </w:r>
    </w:p>
    <w:p w:rsidR="0006531A" w:rsidRPr="00FC3116" w:rsidRDefault="0006531A" w:rsidP="00FC3116">
      <w:pPr>
        <w:rPr>
          <w:sz w:val="36"/>
          <w:szCs w:val="36"/>
        </w:rPr>
      </w:pPr>
      <w:bookmarkStart w:id="3" w:name="_Toc285112365"/>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bookmarkEnd w:id="3"/>
    </w:p>
    <w:p w:rsidR="0006531A" w:rsidRDefault="0006531A" w:rsidP="00871842">
      <w:pPr>
        <w:rPr>
          <w:lang w:val="en-US"/>
        </w:rPr>
      </w:pPr>
      <w:r w:rsidRPr="009F7175">
        <w:rPr>
          <w:lang w:val="en-US"/>
        </w:rPr>
        <w:t>The following</w:t>
      </w:r>
      <w:r>
        <w:rPr>
          <w:lang w:val="en-US"/>
        </w:rPr>
        <w:t xml:space="preserve"> is a stand alone document that captures the current status and agreement of the characteristics of the Model Repertoire discussed in the Joint 3GPP/TM Forum model alignment project.</w:t>
      </w:r>
    </w:p>
    <w:p w:rsidR="0006531A" w:rsidRPr="009F7175" w:rsidRDefault="0006531A" w:rsidP="00871842">
      <w:pPr>
        <w:rPr>
          <w:lang w:val="en-US"/>
        </w:rPr>
      </w:pPr>
      <w:r>
        <w:rPr>
          <w:lang w:val="en-US"/>
        </w:rPr>
        <w:t>=================</w:t>
      </w:r>
    </w:p>
    <w:p w:rsidR="0006531A" w:rsidRDefault="0006531A"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06531A" w:rsidRPr="00A849FF" w:rsidRDefault="0006531A" w:rsidP="00871842">
      <w:pPr>
        <w:rPr>
          <w:sz w:val="36"/>
          <w:szCs w:val="36"/>
          <w:lang w:val="en-US"/>
        </w:rPr>
      </w:pPr>
      <w:r>
        <w:rPr>
          <w:sz w:val="36"/>
          <w:szCs w:val="36"/>
          <w:lang w:val="en-US"/>
        </w:rPr>
        <w:t>Model Repertoire Version 1.2</w:t>
      </w:r>
    </w:p>
    <w:p w:rsidR="0006531A" w:rsidRPr="00A849FF" w:rsidRDefault="0006531A" w:rsidP="00871842">
      <w:pPr>
        <w:rPr>
          <w:lang w:val="en-US"/>
        </w:rPr>
      </w:pPr>
      <w:r w:rsidRPr="00A849FF">
        <w:rPr>
          <w:lang w:val="en-US"/>
        </w:rPr>
        <w:t>Source: Joint 3GPP/TM</w:t>
      </w:r>
      <w:r>
        <w:rPr>
          <w:lang w:val="en-US"/>
        </w:rPr>
        <w:t xml:space="preserve"> </w:t>
      </w:r>
      <w:r w:rsidRPr="00A849FF">
        <w:rPr>
          <w:lang w:val="en-US"/>
        </w:rPr>
        <w:t>F</w:t>
      </w:r>
      <w:r>
        <w:rPr>
          <w:lang w:val="en-US"/>
        </w:rPr>
        <w:t>orum</w:t>
      </w:r>
      <w:r w:rsidRPr="00A849FF">
        <w:rPr>
          <w:lang w:val="en-US"/>
        </w:rPr>
        <w:t xml:space="preserve"> model alignment project</w:t>
      </w:r>
    </w:p>
    <w:p w:rsidR="0006531A" w:rsidRDefault="0006531A" w:rsidP="00871842">
      <w:pPr>
        <w:rPr>
          <w:lang w:val="en-US"/>
        </w:rPr>
      </w:pPr>
      <w:r w:rsidRPr="00785D5F">
        <w:rPr>
          <w:lang w:val="en-US"/>
        </w:rPr>
        <w:t xml:space="preserve">Editor: </w:t>
      </w:r>
      <w:smartTag w:uri="urn:schemas-microsoft-com:office:smarttags" w:element="PersonName">
        <w:r w:rsidRPr="00785D5F">
          <w:rPr>
            <w:lang w:val="en-US"/>
          </w:rPr>
          <w:t>Edwin Tse</w:t>
        </w:r>
      </w:smartTag>
      <w:r w:rsidRPr="00785D5F">
        <w:rPr>
          <w:lang w:val="en-US"/>
        </w:rPr>
        <w:t xml:space="preserve"> (Ericsson)</w:t>
      </w:r>
    </w:p>
    <w:p w:rsidR="0006531A" w:rsidRDefault="0006531A"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06531A" w:rsidRPr="00785D5F" w:rsidRDefault="0006531A" w:rsidP="00871842">
      <w:pPr>
        <w:rPr>
          <w:lang w:val="en-US"/>
        </w:rPr>
      </w:pPr>
      <w:r>
        <w:rPr>
          <w:lang w:val="en-US"/>
        </w:rPr>
        <w:br w:type="page"/>
      </w:r>
    </w:p>
    <w:p w:rsidR="0006531A" w:rsidRDefault="0006531A" w:rsidP="00871842">
      <w:pPr>
        <w:pStyle w:val="TT"/>
        <w:pBdr>
          <w:top w:val="single" w:sz="12" w:space="2" w:color="auto"/>
        </w:pBdr>
      </w:pPr>
      <w:bookmarkStart w:id="4" w:name="page1"/>
      <w:r>
        <w:t>Table of Contents</w:t>
      </w:r>
    </w:p>
    <w:p w:rsidR="0006531A" w:rsidRDefault="0006531A">
      <w:pPr>
        <w:pStyle w:val="TOC1"/>
        <w:rPr>
          <w:sz w:val="24"/>
          <w:szCs w:val="24"/>
          <w:lang w:val="en-US"/>
        </w:rPr>
      </w:pPr>
      <w:r>
        <w:fldChar w:fldCharType="begin"/>
      </w:r>
      <w:r>
        <w:instrText xml:space="preserve"> TOC \o "1-3" \h \z \u </w:instrText>
      </w:r>
      <w:r>
        <w:fldChar w:fldCharType="separate"/>
      </w:r>
      <w:hyperlink w:anchor="_Toc303068777" w:history="1">
        <w:r w:rsidRPr="00BF059E">
          <w:rPr>
            <w:rStyle w:val="Hyperlink"/>
          </w:rPr>
          <w:t>1        Scope</w:t>
        </w:r>
        <w:r>
          <w:rPr>
            <w:webHidden/>
          </w:rPr>
          <w:tab/>
        </w:r>
        <w:r>
          <w:rPr>
            <w:webHidden/>
          </w:rPr>
          <w:fldChar w:fldCharType="begin"/>
        </w:r>
        <w:r>
          <w:rPr>
            <w:webHidden/>
          </w:rPr>
          <w:instrText xml:space="preserve"> PAGEREF _Toc303068777 \h </w:instrText>
        </w:r>
        <w:r>
          <w:rPr>
            <w:webHidden/>
          </w:rPr>
        </w:r>
        <w:r>
          <w:rPr>
            <w:webHidden/>
          </w:rPr>
          <w:fldChar w:fldCharType="separate"/>
        </w:r>
        <w:r>
          <w:rPr>
            <w:webHidden/>
          </w:rPr>
          <w:t>5</w:t>
        </w:r>
        <w:r>
          <w:rPr>
            <w:webHidden/>
          </w:rPr>
          <w:fldChar w:fldCharType="end"/>
        </w:r>
      </w:hyperlink>
    </w:p>
    <w:p w:rsidR="0006531A" w:rsidRDefault="0006531A">
      <w:pPr>
        <w:pStyle w:val="TOC1"/>
        <w:rPr>
          <w:sz w:val="24"/>
          <w:szCs w:val="24"/>
          <w:lang w:val="en-US"/>
        </w:rPr>
      </w:pPr>
      <w:hyperlink w:anchor="_Toc303068778" w:history="1">
        <w:r w:rsidRPr="00BF059E">
          <w:rPr>
            <w:rStyle w:val="Hyperlink"/>
          </w:rPr>
          <w:t>2</w:t>
        </w:r>
        <w:r>
          <w:rPr>
            <w:sz w:val="24"/>
            <w:szCs w:val="24"/>
            <w:lang w:val="en-US"/>
          </w:rPr>
          <w:tab/>
        </w:r>
        <w:r w:rsidRPr="00BF059E">
          <w:rPr>
            <w:rStyle w:val="Hyperlink"/>
          </w:rPr>
          <w:t>References</w:t>
        </w:r>
        <w:r>
          <w:rPr>
            <w:webHidden/>
          </w:rPr>
          <w:tab/>
        </w:r>
        <w:r>
          <w:rPr>
            <w:webHidden/>
          </w:rPr>
          <w:fldChar w:fldCharType="begin"/>
        </w:r>
        <w:r>
          <w:rPr>
            <w:webHidden/>
          </w:rPr>
          <w:instrText xml:space="preserve"> PAGEREF _Toc303068778 \h </w:instrText>
        </w:r>
        <w:r>
          <w:rPr>
            <w:webHidden/>
          </w:rPr>
        </w:r>
        <w:r>
          <w:rPr>
            <w:webHidden/>
          </w:rPr>
          <w:fldChar w:fldCharType="separate"/>
        </w:r>
        <w:r>
          <w:rPr>
            <w:webHidden/>
          </w:rPr>
          <w:t>5</w:t>
        </w:r>
        <w:r>
          <w:rPr>
            <w:webHidden/>
          </w:rPr>
          <w:fldChar w:fldCharType="end"/>
        </w:r>
      </w:hyperlink>
    </w:p>
    <w:p w:rsidR="0006531A" w:rsidRDefault="0006531A">
      <w:pPr>
        <w:pStyle w:val="TOC1"/>
        <w:rPr>
          <w:sz w:val="24"/>
          <w:szCs w:val="24"/>
          <w:lang w:val="en-US"/>
        </w:rPr>
      </w:pPr>
      <w:hyperlink w:anchor="_Toc303068779" w:history="1">
        <w:r w:rsidRPr="00BF059E">
          <w:rPr>
            <w:rStyle w:val="Hyperlink"/>
          </w:rPr>
          <w:t>3</w:t>
        </w:r>
        <w:r>
          <w:rPr>
            <w:sz w:val="24"/>
            <w:szCs w:val="24"/>
            <w:lang w:val="en-US"/>
          </w:rPr>
          <w:tab/>
        </w:r>
        <w:r w:rsidRPr="00BF059E">
          <w:rPr>
            <w:rStyle w:val="Hyperlink"/>
          </w:rPr>
          <w:t>Definitions and abbreviations</w:t>
        </w:r>
        <w:r>
          <w:rPr>
            <w:webHidden/>
          </w:rPr>
          <w:tab/>
        </w:r>
        <w:r>
          <w:rPr>
            <w:webHidden/>
          </w:rPr>
          <w:fldChar w:fldCharType="begin"/>
        </w:r>
        <w:r>
          <w:rPr>
            <w:webHidden/>
          </w:rPr>
          <w:instrText xml:space="preserve"> PAGEREF _Toc303068779 \h </w:instrText>
        </w:r>
        <w:r>
          <w:rPr>
            <w:webHidden/>
          </w:rPr>
        </w:r>
        <w:r>
          <w:rPr>
            <w:webHidden/>
          </w:rPr>
          <w:fldChar w:fldCharType="separate"/>
        </w:r>
        <w:r>
          <w:rPr>
            <w:webHidden/>
          </w:rPr>
          <w:t>6</w:t>
        </w:r>
        <w:r>
          <w:rPr>
            <w:webHidden/>
          </w:rPr>
          <w:fldChar w:fldCharType="end"/>
        </w:r>
      </w:hyperlink>
    </w:p>
    <w:p w:rsidR="0006531A" w:rsidRDefault="0006531A">
      <w:pPr>
        <w:pStyle w:val="TOC2"/>
        <w:rPr>
          <w:sz w:val="24"/>
          <w:szCs w:val="24"/>
          <w:lang w:val="en-US"/>
        </w:rPr>
      </w:pPr>
      <w:hyperlink w:anchor="_Toc303068780" w:history="1">
        <w:r w:rsidRPr="00BF059E">
          <w:rPr>
            <w:rStyle w:val="Hyperlink"/>
          </w:rPr>
          <w:t>3.1</w:t>
        </w:r>
        <w:r>
          <w:rPr>
            <w:sz w:val="24"/>
            <w:szCs w:val="24"/>
            <w:lang w:val="en-US"/>
          </w:rPr>
          <w:tab/>
        </w:r>
        <w:r w:rsidRPr="00BF059E">
          <w:rPr>
            <w:rStyle w:val="Hyperlink"/>
          </w:rPr>
          <w:t>Definitions</w:t>
        </w:r>
        <w:r>
          <w:rPr>
            <w:webHidden/>
          </w:rPr>
          <w:tab/>
        </w:r>
        <w:r>
          <w:rPr>
            <w:webHidden/>
          </w:rPr>
          <w:fldChar w:fldCharType="begin"/>
        </w:r>
        <w:r>
          <w:rPr>
            <w:webHidden/>
          </w:rPr>
          <w:instrText xml:space="preserve"> PAGEREF _Toc303068780 \h </w:instrText>
        </w:r>
        <w:r>
          <w:rPr>
            <w:webHidden/>
          </w:rPr>
        </w:r>
        <w:r>
          <w:rPr>
            <w:webHidden/>
          </w:rPr>
          <w:fldChar w:fldCharType="separate"/>
        </w:r>
        <w:r>
          <w:rPr>
            <w:webHidden/>
          </w:rPr>
          <w:t>6</w:t>
        </w:r>
        <w:r>
          <w:rPr>
            <w:webHidden/>
          </w:rPr>
          <w:fldChar w:fldCharType="end"/>
        </w:r>
      </w:hyperlink>
    </w:p>
    <w:p w:rsidR="0006531A" w:rsidRDefault="0006531A">
      <w:pPr>
        <w:pStyle w:val="TOC2"/>
        <w:rPr>
          <w:sz w:val="24"/>
          <w:szCs w:val="24"/>
          <w:lang w:val="en-US"/>
        </w:rPr>
      </w:pPr>
      <w:hyperlink w:anchor="_Toc303068781" w:history="1">
        <w:r w:rsidRPr="00BF059E">
          <w:rPr>
            <w:rStyle w:val="Hyperlink"/>
          </w:rPr>
          <w:t>3.2</w:t>
        </w:r>
        <w:r>
          <w:rPr>
            <w:sz w:val="24"/>
            <w:szCs w:val="24"/>
            <w:lang w:val="en-US"/>
          </w:rPr>
          <w:tab/>
        </w:r>
        <w:r w:rsidRPr="00BF059E">
          <w:rPr>
            <w:rStyle w:val="Hyperlink"/>
          </w:rPr>
          <w:t>Abbreviations</w:t>
        </w:r>
        <w:r>
          <w:rPr>
            <w:webHidden/>
          </w:rPr>
          <w:tab/>
        </w:r>
        <w:r>
          <w:rPr>
            <w:webHidden/>
          </w:rPr>
          <w:fldChar w:fldCharType="begin"/>
        </w:r>
        <w:r>
          <w:rPr>
            <w:webHidden/>
          </w:rPr>
          <w:instrText xml:space="preserve"> PAGEREF _Toc303068781 \h </w:instrText>
        </w:r>
        <w:r>
          <w:rPr>
            <w:webHidden/>
          </w:rPr>
        </w:r>
        <w:r>
          <w:rPr>
            <w:webHidden/>
          </w:rPr>
          <w:fldChar w:fldCharType="separate"/>
        </w:r>
        <w:r>
          <w:rPr>
            <w:webHidden/>
          </w:rPr>
          <w:t>6</w:t>
        </w:r>
        <w:r>
          <w:rPr>
            <w:webHidden/>
          </w:rPr>
          <w:fldChar w:fldCharType="end"/>
        </w:r>
      </w:hyperlink>
    </w:p>
    <w:p w:rsidR="0006531A" w:rsidRDefault="0006531A">
      <w:pPr>
        <w:pStyle w:val="TOC1"/>
        <w:rPr>
          <w:sz w:val="24"/>
          <w:szCs w:val="24"/>
          <w:lang w:val="en-US"/>
        </w:rPr>
      </w:pPr>
      <w:hyperlink w:anchor="_Toc303068782" w:history="1">
        <w:r w:rsidRPr="00BF059E">
          <w:rPr>
            <w:rStyle w:val="Hyperlink"/>
          </w:rPr>
          <w:t>4</w:t>
        </w:r>
        <w:r>
          <w:rPr>
            <w:sz w:val="24"/>
            <w:szCs w:val="24"/>
            <w:lang w:val="en-US"/>
          </w:rPr>
          <w:tab/>
        </w:r>
        <w:r w:rsidRPr="00BF059E">
          <w:rPr>
            <w:rStyle w:val="Hyperlink"/>
          </w:rPr>
          <w:t>Requirements</w:t>
        </w:r>
        <w:r>
          <w:rPr>
            <w:webHidden/>
          </w:rPr>
          <w:tab/>
        </w:r>
        <w:r>
          <w:rPr>
            <w:webHidden/>
          </w:rPr>
          <w:fldChar w:fldCharType="begin"/>
        </w:r>
        <w:r>
          <w:rPr>
            <w:webHidden/>
          </w:rPr>
          <w:instrText xml:space="preserve"> PAGEREF _Toc303068782 \h </w:instrText>
        </w:r>
        <w:r>
          <w:rPr>
            <w:webHidden/>
          </w:rPr>
        </w:r>
        <w:r>
          <w:rPr>
            <w:webHidden/>
          </w:rPr>
          <w:fldChar w:fldCharType="separate"/>
        </w:r>
        <w:r>
          <w:rPr>
            <w:webHidden/>
          </w:rPr>
          <w:t>6</w:t>
        </w:r>
        <w:r>
          <w:rPr>
            <w:webHidden/>
          </w:rPr>
          <w:fldChar w:fldCharType="end"/>
        </w:r>
      </w:hyperlink>
    </w:p>
    <w:p w:rsidR="0006531A" w:rsidRDefault="0006531A">
      <w:pPr>
        <w:pStyle w:val="TOC1"/>
        <w:rPr>
          <w:sz w:val="24"/>
          <w:szCs w:val="24"/>
          <w:lang w:val="en-US"/>
        </w:rPr>
      </w:pPr>
      <w:hyperlink w:anchor="_Toc303068783" w:history="1">
        <w:r w:rsidRPr="00BF059E">
          <w:rPr>
            <w:rStyle w:val="Hyperlink"/>
          </w:rPr>
          <w:t>5</w:t>
        </w:r>
        <w:r>
          <w:rPr>
            <w:sz w:val="24"/>
            <w:szCs w:val="24"/>
            <w:lang w:val="en-US"/>
          </w:rPr>
          <w:tab/>
        </w:r>
        <w:r w:rsidRPr="00BF059E">
          <w:rPr>
            <w:rStyle w:val="Hyperlink"/>
          </w:rPr>
          <w:t>Model Elements and Notations</w:t>
        </w:r>
        <w:r>
          <w:rPr>
            <w:webHidden/>
          </w:rPr>
          <w:tab/>
        </w:r>
        <w:r>
          <w:rPr>
            <w:webHidden/>
          </w:rPr>
          <w:fldChar w:fldCharType="begin"/>
        </w:r>
        <w:r>
          <w:rPr>
            <w:webHidden/>
          </w:rPr>
          <w:instrText xml:space="preserve"> PAGEREF _Toc303068783 \h </w:instrText>
        </w:r>
        <w:r>
          <w:rPr>
            <w:webHidden/>
          </w:rPr>
        </w:r>
        <w:r>
          <w:rPr>
            <w:webHidden/>
          </w:rPr>
          <w:fldChar w:fldCharType="separate"/>
        </w:r>
        <w:r>
          <w:rPr>
            <w:webHidden/>
          </w:rPr>
          <w:t>7</w:t>
        </w:r>
        <w:r>
          <w:rPr>
            <w:webHidden/>
          </w:rPr>
          <w:fldChar w:fldCharType="end"/>
        </w:r>
      </w:hyperlink>
    </w:p>
    <w:p w:rsidR="0006531A" w:rsidRDefault="0006531A">
      <w:pPr>
        <w:pStyle w:val="TOC2"/>
        <w:rPr>
          <w:sz w:val="24"/>
          <w:szCs w:val="24"/>
          <w:lang w:val="en-US"/>
        </w:rPr>
      </w:pPr>
      <w:hyperlink w:anchor="_Toc303068784" w:history="1">
        <w:r w:rsidRPr="00BF059E">
          <w:rPr>
            <w:rStyle w:val="Hyperlink"/>
          </w:rPr>
          <w:t>5.1</w:t>
        </w:r>
        <w:r>
          <w:rPr>
            <w:sz w:val="24"/>
            <w:szCs w:val="24"/>
            <w:lang w:val="en-US"/>
          </w:rPr>
          <w:tab/>
        </w:r>
        <w:r w:rsidRPr="00BF059E">
          <w:rPr>
            <w:rStyle w:val="Hyperlink"/>
          </w:rPr>
          <w:t>Basic model elements</w:t>
        </w:r>
        <w:r>
          <w:rPr>
            <w:webHidden/>
          </w:rPr>
          <w:tab/>
        </w:r>
        <w:r>
          <w:rPr>
            <w:webHidden/>
          </w:rPr>
          <w:fldChar w:fldCharType="begin"/>
        </w:r>
        <w:r>
          <w:rPr>
            <w:webHidden/>
          </w:rPr>
          <w:instrText xml:space="preserve"> PAGEREF _Toc303068784 \h </w:instrText>
        </w:r>
        <w:r>
          <w:rPr>
            <w:webHidden/>
          </w:rPr>
        </w:r>
        <w:r>
          <w:rPr>
            <w:webHidden/>
          </w:rPr>
          <w:fldChar w:fldCharType="separate"/>
        </w:r>
        <w:r>
          <w:rPr>
            <w:webHidden/>
          </w:rPr>
          <w:t>7</w:t>
        </w:r>
        <w:r>
          <w:rPr>
            <w:webHidden/>
          </w:rPr>
          <w:fldChar w:fldCharType="end"/>
        </w:r>
      </w:hyperlink>
    </w:p>
    <w:p w:rsidR="0006531A" w:rsidRDefault="0006531A">
      <w:pPr>
        <w:pStyle w:val="TOC3"/>
        <w:rPr>
          <w:sz w:val="24"/>
          <w:szCs w:val="24"/>
          <w:lang w:val="en-US"/>
        </w:rPr>
      </w:pPr>
      <w:hyperlink w:anchor="_Toc303068785" w:history="1">
        <w:r w:rsidRPr="00BF059E">
          <w:rPr>
            <w:rStyle w:val="Hyperlink"/>
          </w:rPr>
          <w:t>5.1.1</w:t>
        </w:r>
        <w:r>
          <w:rPr>
            <w:sz w:val="24"/>
            <w:szCs w:val="24"/>
            <w:lang w:val="en-US"/>
          </w:rPr>
          <w:tab/>
        </w:r>
        <w:r w:rsidRPr="00BF059E">
          <w:rPr>
            <w:rStyle w:val="Hyperlink"/>
          </w:rPr>
          <w:t>Attribute</w:t>
        </w:r>
        <w:r>
          <w:rPr>
            <w:webHidden/>
          </w:rPr>
          <w:tab/>
        </w:r>
        <w:r>
          <w:rPr>
            <w:webHidden/>
          </w:rPr>
          <w:fldChar w:fldCharType="begin"/>
        </w:r>
        <w:r>
          <w:rPr>
            <w:webHidden/>
          </w:rPr>
          <w:instrText xml:space="preserve"> PAGEREF _Toc303068785 \h </w:instrText>
        </w:r>
        <w:r>
          <w:rPr>
            <w:webHidden/>
          </w:rPr>
        </w:r>
        <w:r>
          <w:rPr>
            <w:webHidden/>
          </w:rPr>
          <w:fldChar w:fldCharType="separate"/>
        </w:r>
        <w:r>
          <w:rPr>
            <w:webHidden/>
          </w:rPr>
          <w:t>7</w:t>
        </w:r>
        <w:r>
          <w:rPr>
            <w:webHidden/>
          </w:rPr>
          <w:fldChar w:fldCharType="end"/>
        </w:r>
      </w:hyperlink>
    </w:p>
    <w:p w:rsidR="0006531A" w:rsidRDefault="0006531A">
      <w:pPr>
        <w:pStyle w:val="TOC3"/>
        <w:rPr>
          <w:sz w:val="24"/>
          <w:szCs w:val="24"/>
          <w:lang w:val="en-US"/>
        </w:rPr>
      </w:pPr>
      <w:hyperlink w:anchor="_Toc303068787" w:history="1">
        <w:r w:rsidRPr="00BF059E">
          <w:rPr>
            <w:rStyle w:val="Hyperlink"/>
          </w:rPr>
          <w:t>5.1.2</w:t>
        </w:r>
        <w:r>
          <w:rPr>
            <w:sz w:val="24"/>
            <w:szCs w:val="24"/>
            <w:lang w:val="en-US"/>
          </w:rPr>
          <w:tab/>
        </w:r>
        <w:r w:rsidRPr="00BF059E">
          <w:rPr>
            <w:rStyle w:val="Hyperlink"/>
          </w:rPr>
          <w:t>Aggregation relationship</w:t>
        </w:r>
        <w:r>
          <w:rPr>
            <w:webHidden/>
          </w:rPr>
          <w:tab/>
        </w:r>
        <w:r>
          <w:rPr>
            <w:webHidden/>
          </w:rPr>
          <w:fldChar w:fldCharType="begin"/>
        </w:r>
        <w:r>
          <w:rPr>
            <w:webHidden/>
          </w:rPr>
          <w:instrText xml:space="preserve"> PAGEREF _Toc303068787 \h </w:instrText>
        </w:r>
        <w:r>
          <w:rPr>
            <w:webHidden/>
          </w:rPr>
        </w:r>
        <w:r>
          <w:rPr>
            <w:webHidden/>
          </w:rPr>
          <w:fldChar w:fldCharType="separate"/>
        </w:r>
        <w:r>
          <w:rPr>
            <w:webHidden/>
          </w:rPr>
          <w:t>8</w:t>
        </w:r>
        <w:r>
          <w:rPr>
            <w:webHidden/>
          </w:rPr>
          <w:fldChar w:fldCharType="end"/>
        </w:r>
      </w:hyperlink>
    </w:p>
    <w:p w:rsidR="0006531A" w:rsidRDefault="0006531A">
      <w:pPr>
        <w:pStyle w:val="TOC3"/>
        <w:rPr>
          <w:sz w:val="24"/>
          <w:szCs w:val="24"/>
          <w:lang w:val="en-US"/>
        </w:rPr>
      </w:pPr>
      <w:hyperlink w:anchor="_Toc303068788" w:history="1">
        <w:r w:rsidRPr="00BF059E">
          <w:rPr>
            <w:rStyle w:val="Hyperlink"/>
          </w:rPr>
          <w:t>5.1.3</w:t>
        </w:r>
        <w:r>
          <w:rPr>
            <w:sz w:val="24"/>
            <w:szCs w:val="24"/>
            <w:lang w:val="en-US"/>
          </w:rPr>
          <w:tab/>
        </w:r>
        <w:r w:rsidRPr="00BF059E">
          <w:rPr>
            <w:rStyle w:val="Hyperlink"/>
          </w:rPr>
          <w:t>Association relationship</w:t>
        </w:r>
        <w:r>
          <w:rPr>
            <w:webHidden/>
          </w:rPr>
          <w:tab/>
        </w:r>
        <w:r>
          <w:rPr>
            <w:webHidden/>
          </w:rPr>
          <w:fldChar w:fldCharType="begin"/>
        </w:r>
        <w:r>
          <w:rPr>
            <w:webHidden/>
          </w:rPr>
          <w:instrText xml:space="preserve"> PAGEREF _Toc303068788 \h </w:instrText>
        </w:r>
        <w:r>
          <w:rPr>
            <w:webHidden/>
          </w:rPr>
        </w:r>
        <w:r>
          <w:rPr>
            <w:webHidden/>
          </w:rPr>
          <w:fldChar w:fldCharType="separate"/>
        </w:r>
        <w:r>
          <w:rPr>
            <w:webHidden/>
          </w:rPr>
          <w:t>8</w:t>
        </w:r>
        <w:r>
          <w:rPr>
            <w:webHidden/>
          </w:rPr>
          <w:fldChar w:fldCharType="end"/>
        </w:r>
      </w:hyperlink>
    </w:p>
    <w:p w:rsidR="0006531A" w:rsidRDefault="0006531A">
      <w:pPr>
        <w:pStyle w:val="TOC3"/>
        <w:rPr>
          <w:sz w:val="24"/>
          <w:szCs w:val="24"/>
          <w:lang w:val="en-US"/>
        </w:rPr>
      </w:pPr>
      <w:hyperlink w:anchor="_Toc303068789" w:history="1">
        <w:r w:rsidRPr="00BF059E">
          <w:rPr>
            <w:rStyle w:val="Hyperlink"/>
          </w:rPr>
          <w:t>5.1.4</w:t>
        </w:r>
        <w:r>
          <w:rPr>
            <w:sz w:val="24"/>
            <w:szCs w:val="24"/>
            <w:lang w:val="en-US"/>
          </w:rPr>
          <w:tab/>
        </w:r>
        <w:r w:rsidRPr="00BF059E">
          <w:rPr>
            <w:rStyle w:val="Hyperlink"/>
          </w:rPr>
          <w:t>Generalization relationship</w:t>
        </w:r>
        <w:r>
          <w:rPr>
            <w:webHidden/>
          </w:rPr>
          <w:tab/>
        </w:r>
        <w:r>
          <w:rPr>
            <w:webHidden/>
          </w:rPr>
          <w:fldChar w:fldCharType="begin"/>
        </w:r>
        <w:r>
          <w:rPr>
            <w:webHidden/>
          </w:rPr>
          <w:instrText xml:space="preserve"> PAGEREF _Toc303068789 \h </w:instrText>
        </w:r>
        <w:r>
          <w:rPr>
            <w:webHidden/>
          </w:rPr>
        </w:r>
        <w:r>
          <w:rPr>
            <w:webHidden/>
          </w:rPr>
          <w:fldChar w:fldCharType="separate"/>
        </w:r>
        <w:r>
          <w:rPr>
            <w:webHidden/>
          </w:rPr>
          <w:t>9</w:t>
        </w:r>
        <w:r>
          <w:rPr>
            <w:webHidden/>
          </w:rPr>
          <w:fldChar w:fldCharType="end"/>
        </w:r>
      </w:hyperlink>
    </w:p>
    <w:p w:rsidR="0006531A" w:rsidRDefault="0006531A">
      <w:pPr>
        <w:pStyle w:val="TOC3"/>
        <w:rPr>
          <w:sz w:val="24"/>
          <w:szCs w:val="24"/>
          <w:lang w:val="en-US"/>
        </w:rPr>
      </w:pPr>
      <w:hyperlink w:anchor="_Toc303068790" w:history="1">
        <w:r w:rsidRPr="00BF059E">
          <w:rPr>
            <w:rStyle w:val="Hyperlink"/>
          </w:rPr>
          <w:t>5.1.5</w:t>
        </w:r>
        <w:r>
          <w:rPr>
            <w:sz w:val="24"/>
            <w:szCs w:val="24"/>
            <w:lang w:val="en-US"/>
          </w:rPr>
          <w:tab/>
        </w:r>
        <w:r w:rsidRPr="00BF059E">
          <w:rPr>
            <w:rStyle w:val="Hyperlink"/>
          </w:rPr>
          <w:t>Dependency relationship</w:t>
        </w:r>
        <w:r>
          <w:rPr>
            <w:webHidden/>
          </w:rPr>
          <w:tab/>
        </w:r>
        <w:r>
          <w:rPr>
            <w:webHidden/>
          </w:rPr>
          <w:fldChar w:fldCharType="begin"/>
        </w:r>
        <w:r>
          <w:rPr>
            <w:webHidden/>
          </w:rPr>
          <w:instrText xml:space="preserve"> PAGEREF _Toc303068790 \h </w:instrText>
        </w:r>
        <w:r>
          <w:rPr>
            <w:webHidden/>
          </w:rPr>
        </w:r>
        <w:r>
          <w:rPr>
            <w:webHidden/>
          </w:rPr>
          <w:fldChar w:fldCharType="separate"/>
        </w:r>
        <w:r>
          <w:rPr>
            <w:webHidden/>
          </w:rPr>
          <w:t>10</w:t>
        </w:r>
        <w:r>
          <w:rPr>
            <w:webHidden/>
          </w:rPr>
          <w:fldChar w:fldCharType="end"/>
        </w:r>
      </w:hyperlink>
    </w:p>
    <w:p w:rsidR="0006531A" w:rsidRDefault="0006531A">
      <w:pPr>
        <w:pStyle w:val="TOC3"/>
        <w:rPr>
          <w:sz w:val="24"/>
          <w:szCs w:val="24"/>
          <w:lang w:val="en-US"/>
        </w:rPr>
      </w:pPr>
      <w:hyperlink w:anchor="_Toc303068791" w:history="1">
        <w:r w:rsidRPr="00BF059E">
          <w:rPr>
            <w:rStyle w:val="Hyperlink"/>
          </w:rPr>
          <w:t>5.1.6</w:t>
        </w:r>
        <w:r>
          <w:rPr>
            <w:sz w:val="24"/>
            <w:szCs w:val="24"/>
            <w:lang w:val="en-US"/>
          </w:rPr>
          <w:tab/>
        </w:r>
        <w:r w:rsidRPr="00BF059E">
          <w:rPr>
            <w:rStyle w:val="Hyperlink"/>
          </w:rPr>
          <w:t>Comment</w:t>
        </w:r>
        <w:r>
          <w:rPr>
            <w:webHidden/>
          </w:rPr>
          <w:tab/>
        </w:r>
        <w:r>
          <w:rPr>
            <w:webHidden/>
          </w:rPr>
          <w:fldChar w:fldCharType="begin"/>
        </w:r>
        <w:r>
          <w:rPr>
            <w:webHidden/>
          </w:rPr>
          <w:instrText xml:space="preserve"> PAGEREF _Toc303068791 \h </w:instrText>
        </w:r>
        <w:r>
          <w:rPr>
            <w:webHidden/>
          </w:rPr>
        </w:r>
        <w:r>
          <w:rPr>
            <w:webHidden/>
          </w:rPr>
          <w:fldChar w:fldCharType="separate"/>
        </w:r>
        <w:r>
          <w:rPr>
            <w:webHidden/>
          </w:rPr>
          <w:t>10</w:t>
        </w:r>
        <w:r>
          <w:rPr>
            <w:webHidden/>
          </w:rPr>
          <w:fldChar w:fldCharType="end"/>
        </w:r>
      </w:hyperlink>
    </w:p>
    <w:p w:rsidR="0006531A" w:rsidRDefault="0006531A">
      <w:pPr>
        <w:pStyle w:val="TOC3"/>
        <w:rPr>
          <w:sz w:val="24"/>
          <w:szCs w:val="24"/>
          <w:lang w:val="en-US"/>
        </w:rPr>
      </w:pPr>
      <w:hyperlink w:anchor="_Toc303068793" w:history="1">
        <w:r w:rsidRPr="00BF059E">
          <w:rPr>
            <w:rStyle w:val="Hyperlink"/>
          </w:rPr>
          <w:t>5.1.7</w:t>
        </w:r>
        <w:r>
          <w:rPr>
            <w:sz w:val="24"/>
            <w:szCs w:val="24"/>
            <w:lang w:val="en-US"/>
          </w:rPr>
          <w:tab/>
        </w:r>
        <w:r w:rsidRPr="00BF059E">
          <w:rPr>
            <w:rStyle w:val="Hyperlink"/>
          </w:rPr>
          <w:t>Multiplicity, a.k.a. cardinality used in relationship</w:t>
        </w:r>
        <w:r>
          <w:rPr>
            <w:webHidden/>
          </w:rPr>
          <w:tab/>
        </w:r>
        <w:r>
          <w:rPr>
            <w:webHidden/>
          </w:rPr>
          <w:fldChar w:fldCharType="begin"/>
        </w:r>
        <w:r>
          <w:rPr>
            <w:webHidden/>
          </w:rPr>
          <w:instrText xml:space="preserve"> PAGEREF _Toc303068793 \h </w:instrText>
        </w:r>
        <w:r>
          <w:rPr>
            <w:webHidden/>
          </w:rPr>
        </w:r>
        <w:r>
          <w:rPr>
            <w:webHidden/>
          </w:rPr>
          <w:fldChar w:fldCharType="separate"/>
        </w:r>
        <w:r>
          <w:rPr>
            <w:webHidden/>
          </w:rPr>
          <w:t>10</w:t>
        </w:r>
        <w:r>
          <w:rPr>
            <w:webHidden/>
          </w:rPr>
          <w:fldChar w:fldCharType="end"/>
        </w:r>
      </w:hyperlink>
    </w:p>
    <w:p w:rsidR="0006531A" w:rsidRDefault="0006531A">
      <w:pPr>
        <w:pStyle w:val="TOC3"/>
        <w:rPr>
          <w:sz w:val="24"/>
          <w:szCs w:val="24"/>
          <w:lang w:val="en-US"/>
        </w:rPr>
      </w:pPr>
      <w:hyperlink w:anchor="_Toc303068795" w:history="1">
        <w:r w:rsidRPr="00BF059E">
          <w:rPr>
            <w:rStyle w:val="Hyperlink"/>
          </w:rPr>
          <w:t>5.1.8</w:t>
        </w:r>
        <w:r>
          <w:rPr>
            <w:sz w:val="24"/>
            <w:szCs w:val="24"/>
            <w:lang w:val="en-US"/>
          </w:rPr>
          <w:tab/>
        </w:r>
        <w:r w:rsidRPr="00BF059E">
          <w:rPr>
            <w:rStyle w:val="Hyperlink"/>
          </w:rPr>
          <w:t>Rolename</w:t>
        </w:r>
        <w:r>
          <w:rPr>
            <w:webHidden/>
          </w:rPr>
          <w:tab/>
        </w:r>
        <w:r>
          <w:rPr>
            <w:webHidden/>
          </w:rPr>
          <w:fldChar w:fldCharType="begin"/>
        </w:r>
        <w:r>
          <w:rPr>
            <w:webHidden/>
          </w:rPr>
          <w:instrText xml:space="preserve"> PAGEREF _Toc303068795 \h </w:instrText>
        </w:r>
        <w:r>
          <w:rPr>
            <w:webHidden/>
          </w:rPr>
        </w:r>
        <w:r>
          <w:rPr>
            <w:webHidden/>
          </w:rPr>
          <w:fldChar w:fldCharType="separate"/>
        </w:r>
        <w:r>
          <w:rPr>
            <w:webHidden/>
          </w:rPr>
          <w:t>11</w:t>
        </w:r>
        <w:r>
          <w:rPr>
            <w:webHidden/>
          </w:rPr>
          <w:fldChar w:fldCharType="end"/>
        </w:r>
      </w:hyperlink>
    </w:p>
    <w:p w:rsidR="0006531A" w:rsidRDefault="0006531A">
      <w:pPr>
        <w:pStyle w:val="TOC3"/>
        <w:rPr>
          <w:sz w:val="24"/>
          <w:szCs w:val="24"/>
          <w:lang w:val="en-US"/>
        </w:rPr>
      </w:pPr>
      <w:hyperlink w:anchor="_Toc303068796" w:history="1">
        <w:r w:rsidRPr="00BF059E">
          <w:rPr>
            <w:rStyle w:val="Hyperlink"/>
          </w:rPr>
          <w:t>5.1.9</w:t>
        </w:r>
        <w:r>
          <w:rPr>
            <w:sz w:val="24"/>
            <w:szCs w:val="24"/>
            <w:lang w:val="en-US"/>
          </w:rPr>
          <w:tab/>
        </w:r>
        <w:r w:rsidRPr="00BF059E">
          <w:rPr>
            <w:rStyle w:val="Hyperlink"/>
          </w:rPr>
          <w:t>Xor constraint</w:t>
        </w:r>
        <w:r>
          <w:rPr>
            <w:webHidden/>
          </w:rPr>
          <w:tab/>
        </w:r>
        <w:r>
          <w:rPr>
            <w:webHidden/>
          </w:rPr>
          <w:fldChar w:fldCharType="begin"/>
        </w:r>
        <w:r>
          <w:rPr>
            <w:webHidden/>
          </w:rPr>
          <w:instrText xml:space="preserve"> PAGEREF _Toc303068796 \h </w:instrText>
        </w:r>
        <w:r>
          <w:rPr>
            <w:webHidden/>
          </w:rPr>
        </w:r>
        <w:r>
          <w:rPr>
            <w:webHidden/>
          </w:rPr>
          <w:fldChar w:fldCharType="separate"/>
        </w:r>
        <w:r>
          <w:rPr>
            <w:webHidden/>
          </w:rPr>
          <w:t>11</w:t>
        </w:r>
        <w:r>
          <w:rPr>
            <w:webHidden/>
          </w:rPr>
          <w:fldChar w:fldCharType="end"/>
        </w:r>
      </w:hyperlink>
    </w:p>
    <w:p w:rsidR="0006531A" w:rsidRDefault="0006531A">
      <w:pPr>
        <w:pStyle w:val="TOC2"/>
        <w:rPr>
          <w:sz w:val="24"/>
          <w:szCs w:val="24"/>
          <w:lang w:val="en-US"/>
        </w:rPr>
      </w:pPr>
      <w:hyperlink w:anchor="_Toc303068797" w:history="1">
        <w:r w:rsidRPr="00BF059E">
          <w:rPr>
            <w:rStyle w:val="Hyperlink"/>
          </w:rPr>
          <w:t>5.2</w:t>
        </w:r>
        <w:r>
          <w:rPr>
            <w:sz w:val="24"/>
            <w:szCs w:val="24"/>
            <w:lang w:val="en-US"/>
          </w:rPr>
          <w:tab/>
        </w:r>
        <w:r w:rsidRPr="00BF059E">
          <w:rPr>
            <w:rStyle w:val="Hyperlink"/>
          </w:rPr>
          <w:t>Stereotype</w:t>
        </w:r>
        <w:r>
          <w:rPr>
            <w:webHidden/>
          </w:rPr>
          <w:tab/>
        </w:r>
        <w:r>
          <w:rPr>
            <w:webHidden/>
          </w:rPr>
          <w:fldChar w:fldCharType="begin"/>
        </w:r>
        <w:r>
          <w:rPr>
            <w:webHidden/>
          </w:rPr>
          <w:instrText xml:space="preserve"> PAGEREF _Toc303068797 \h </w:instrText>
        </w:r>
        <w:r>
          <w:rPr>
            <w:webHidden/>
          </w:rPr>
        </w:r>
        <w:r>
          <w:rPr>
            <w:webHidden/>
          </w:rPr>
          <w:fldChar w:fldCharType="separate"/>
        </w:r>
        <w:r>
          <w:rPr>
            <w:webHidden/>
          </w:rPr>
          <w:t>12</w:t>
        </w:r>
        <w:r>
          <w:rPr>
            <w:webHidden/>
          </w:rPr>
          <w:fldChar w:fldCharType="end"/>
        </w:r>
      </w:hyperlink>
    </w:p>
    <w:p w:rsidR="0006531A" w:rsidRDefault="0006531A">
      <w:pPr>
        <w:pStyle w:val="TOC3"/>
        <w:rPr>
          <w:sz w:val="24"/>
          <w:szCs w:val="24"/>
          <w:lang w:val="en-US"/>
        </w:rPr>
      </w:pPr>
      <w:hyperlink w:anchor="_Toc303068799" w:history="1">
        <w:r w:rsidRPr="00BF059E">
          <w:rPr>
            <w:rStyle w:val="Hyperlink"/>
          </w:rPr>
          <w:t>5.2.1</w:t>
        </w:r>
        <w:r>
          <w:rPr>
            <w:sz w:val="24"/>
            <w:szCs w:val="24"/>
            <w:lang w:val="en-US"/>
          </w:rPr>
          <w:tab/>
        </w:r>
        <w:r w:rsidRPr="00BF059E">
          <w:rPr>
            <w:rStyle w:val="Hyperlink"/>
          </w:rPr>
          <w:t>&lt;&lt;ProxyClass&gt;&gt;</w:t>
        </w:r>
        <w:r>
          <w:rPr>
            <w:webHidden/>
          </w:rPr>
          <w:tab/>
        </w:r>
        <w:r>
          <w:rPr>
            <w:webHidden/>
          </w:rPr>
          <w:fldChar w:fldCharType="begin"/>
        </w:r>
        <w:r>
          <w:rPr>
            <w:webHidden/>
          </w:rPr>
          <w:instrText xml:space="preserve"> PAGEREF _Toc303068799 \h </w:instrText>
        </w:r>
        <w:r>
          <w:rPr>
            <w:webHidden/>
          </w:rPr>
        </w:r>
        <w:r>
          <w:rPr>
            <w:webHidden/>
          </w:rPr>
          <w:fldChar w:fldCharType="separate"/>
        </w:r>
        <w:r>
          <w:rPr>
            <w:webHidden/>
          </w:rPr>
          <w:t>12</w:t>
        </w:r>
        <w:r>
          <w:rPr>
            <w:webHidden/>
          </w:rPr>
          <w:fldChar w:fldCharType="end"/>
        </w:r>
      </w:hyperlink>
    </w:p>
    <w:p w:rsidR="0006531A" w:rsidRDefault="0006531A">
      <w:pPr>
        <w:pStyle w:val="TOC3"/>
        <w:rPr>
          <w:sz w:val="24"/>
          <w:szCs w:val="24"/>
          <w:lang w:val="en-US"/>
        </w:rPr>
      </w:pPr>
      <w:hyperlink w:anchor="_Toc303068801" w:history="1">
        <w:r w:rsidRPr="00BF059E">
          <w:rPr>
            <w:rStyle w:val="Hyperlink"/>
          </w:rPr>
          <w:t>5.2.2</w:t>
        </w:r>
        <w:r>
          <w:rPr>
            <w:sz w:val="24"/>
            <w:szCs w:val="24"/>
            <w:lang w:val="en-US"/>
          </w:rPr>
          <w:tab/>
        </w:r>
        <w:r w:rsidRPr="00BF059E">
          <w:rPr>
            <w:rStyle w:val="Hyperlink"/>
          </w:rPr>
          <w:t>&lt;&lt;InformationObjectClass&gt;&gt;</w:t>
        </w:r>
        <w:r>
          <w:rPr>
            <w:webHidden/>
          </w:rPr>
          <w:tab/>
        </w:r>
        <w:r>
          <w:rPr>
            <w:webHidden/>
          </w:rPr>
          <w:fldChar w:fldCharType="begin"/>
        </w:r>
        <w:r>
          <w:rPr>
            <w:webHidden/>
          </w:rPr>
          <w:instrText xml:space="preserve"> PAGEREF _Toc303068801 \h </w:instrText>
        </w:r>
        <w:r>
          <w:rPr>
            <w:webHidden/>
          </w:rPr>
        </w:r>
        <w:r>
          <w:rPr>
            <w:webHidden/>
          </w:rPr>
          <w:fldChar w:fldCharType="separate"/>
        </w:r>
        <w:r>
          <w:rPr>
            <w:webHidden/>
          </w:rPr>
          <w:t>13</w:t>
        </w:r>
        <w:r>
          <w:rPr>
            <w:webHidden/>
          </w:rPr>
          <w:fldChar w:fldCharType="end"/>
        </w:r>
      </w:hyperlink>
    </w:p>
    <w:p w:rsidR="0006531A" w:rsidRDefault="0006531A">
      <w:pPr>
        <w:pStyle w:val="TOC3"/>
        <w:rPr>
          <w:sz w:val="24"/>
          <w:szCs w:val="24"/>
          <w:lang w:val="en-US"/>
        </w:rPr>
      </w:pPr>
      <w:hyperlink w:anchor="_Toc303068802" w:history="1">
        <w:r w:rsidRPr="00BF059E">
          <w:rPr>
            <w:rStyle w:val="Hyperlink"/>
          </w:rPr>
          <w:t>5.2.3</w:t>
        </w:r>
        <w:r>
          <w:rPr>
            <w:sz w:val="24"/>
            <w:szCs w:val="24"/>
            <w:lang w:val="en-US"/>
          </w:rPr>
          <w:tab/>
        </w:r>
        <w:r w:rsidRPr="00BF059E">
          <w:rPr>
            <w:rStyle w:val="Hyperlink"/>
          </w:rPr>
          <w:t>&lt;&lt;names&gt;&gt;</w:t>
        </w:r>
        <w:r>
          <w:rPr>
            <w:webHidden/>
          </w:rPr>
          <w:tab/>
        </w:r>
        <w:r>
          <w:rPr>
            <w:webHidden/>
          </w:rPr>
          <w:fldChar w:fldCharType="begin"/>
        </w:r>
        <w:r>
          <w:rPr>
            <w:webHidden/>
          </w:rPr>
          <w:instrText xml:space="preserve"> PAGEREF _Toc303068802 \h </w:instrText>
        </w:r>
        <w:r>
          <w:rPr>
            <w:webHidden/>
          </w:rPr>
        </w:r>
        <w:r>
          <w:rPr>
            <w:webHidden/>
          </w:rPr>
          <w:fldChar w:fldCharType="separate"/>
        </w:r>
        <w:r>
          <w:rPr>
            <w:webHidden/>
          </w:rPr>
          <w:t>13</w:t>
        </w:r>
        <w:r>
          <w:rPr>
            <w:webHidden/>
          </w:rPr>
          <w:fldChar w:fldCharType="end"/>
        </w:r>
      </w:hyperlink>
    </w:p>
    <w:p w:rsidR="0006531A" w:rsidRDefault="0006531A">
      <w:pPr>
        <w:pStyle w:val="TOC3"/>
        <w:rPr>
          <w:sz w:val="24"/>
          <w:szCs w:val="24"/>
          <w:lang w:val="en-US"/>
        </w:rPr>
      </w:pPr>
      <w:hyperlink w:anchor="_Toc303068803" w:history="1">
        <w:r w:rsidRPr="00BF059E">
          <w:rPr>
            <w:rStyle w:val="Hyperlink"/>
          </w:rPr>
          <w:t>5.2.4</w:t>
        </w:r>
        <w:r>
          <w:rPr>
            <w:sz w:val="24"/>
            <w:szCs w:val="24"/>
            <w:lang w:val="en-US"/>
          </w:rPr>
          <w:tab/>
        </w:r>
        <w:r w:rsidRPr="00BF059E">
          <w:rPr>
            <w:rStyle w:val="Hyperlink"/>
          </w:rPr>
          <w:t>&lt;&lt;dataType&gt;&gt;</w:t>
        </w:r>
        <w:r>
          <w:rPr>
            <w:webHidden/>
          </w:rPr>
          <w:tab/>
        </w:r>
        <w:r>
          <w:rPr>
            <w:webHidden/>
          </w:rPr>
          <w:fldChar w:fldCharType="begin"/>
        </w:r>
        <w:r>
          <w:rPr>
            <w:webHidden/>
          </w:rPr>
          <w:instrText xml:space="preserve"> PAGEREF _Toc303068803 \h </w:instrText>
        </w:r>
        <w:r>
          <w:rPr>
            <w:webHidden/>
          </w:rPr>
        </w:r>
        <w:r>
          <w:rPr>
            <w:webHidden/>
          </w:rPr>
          <w:fldChar w:fldCharType="separate"/>
        </w:r>
        <w:r>
          <w:rPr>
            <w:webHidden/>
          </w:rPr>
          <w:t>14</w:t>
        </w:r>
        <w:r>
          <w:rPr>
            <w:webHidden/>
          </w:rPr>
          <w:fldChar w:fldCharType="end"/>
        </w:r>
      </w:hyperlink>
    </w:p>
    <w:p w:rsidR="0006531A" w:rsidRDefault="0006531A">
      <w:pPr>
        <w:pStyle w:val="TOC3"/>
        <w:rPr>
          <w:sz w:val="24"/>
          <w:szCs w:val="24"/>
          <w:lang w:val="en-US"/>
        </w:rPr>
      </w:pPr>
      <w:hyperlink w:anchor="_Toc303068804" w:history="1">
        <w:r w:rsidRPr="00BF059E">
          <w:rPr>
            <w:rStyle w:val="Hyperlink"/>
          </w:rPr>
          <w:t>5.2.5</w:t>
        </w:r>
        <w:r>
          <w:rPr>
            <w:sz w:val="24"/>
            <w:szCs w:val="24"/>
            <w:lang w:val="en-US"/>
          </w:rPr>
          <w:tab/>
        </w:r>
        <w:r w:rsidRPr="00BF059E">
          <w:rPr>
            <w:rStyle w:val="Hyperlink"/>
          </w:rPr>
          <w:t>&lt;&lt;enumeration&gt;&gt;</w:t>
        </w:r>
        <w:r>
          <w:rPr>
            <w:webHidden/>
          </w:rPr>
          <w:tab/>
        </w:r>
        <w:r>
          <w:rPr>
            <w:webHidden/>
          </w:rPr>
          <w:fldChar w:fldCharType="begin"/>
        </w:r>
        <w:r>
          <w:rPr>
            <w:webHidden/>
          </w:rPr>
          <w:instrText xml:space="preserve"> PAGEREF _Toc303068804 \h </w:instrText>
        </w:r>
        <w:r>
          <w:rPr>
            <w:webHidden/>
          </w:rPr>
        </w:r>
        <w:r>
          <w:rPr>
            <w:webHidden/>
          </w:rPr>
          <w:fldChar w:fldCharType="separate"/>
        </w:r>
        <w:r>
          <w:rPr>
            <w:webHidden/>
          </w:rPr>
          <w:t>15</w:t>
        </w:r>
        <w:r>
          <w:rPr>
            <w:webHidden/>
          </w:rPr>
          <w:fldChar w:fldCharType="end"/>
        </w:r>
      </w:hyperlink>
    </w:p>
    <w:p w:rsidR="0006531A" w:rsidRDefault="0006531A">
      <w:pPr>
        <w:pStyle w:val="TOC2"/>
        <w:rPr>
          <w:sz w:val="24"/>
          <w:szCs w:val="24"/>
          <w:lang w:val="en-US"/>
        </w:rPr>
      </w:pPr>
      <w:hyperlink w:anchor="_Toc303068805" w:history="1">
        <w:r w:rsidRPr="00BF059E">
          <w:rPr>
            <w:rStyle w:val="Hyperlink"/>
          </w:rPr>
          <w:t>5.3</w:t>
        </w:r>
        <w:r>
          <w:rPr>
            <w:sz w:val="24"/>
            <w:szCs w:val="24"/>
            <w:lang w:val="en-US"/>
          </w:rPr>
          <w:tab/>
        </w:r>
        <w:r w:rsidRPr="00BF059E">
          <w:rPr>
            <w:rStyle w:val="Hyperlink"/>
          </w:rPr>
          <w:t>Others</w:t>
        </w:r>
        <w:r>
          <w:rPr>
            <w:webHidden/>
          </w:rPr>
          <w:tab/>
        </w:r>
        <w:r>
          <w:rPr>
            <w:webHidden/>
          </w:rPr>
          <w:fldChar w:fldCharType="begin"/>
        </w:r>
        <w:r>
          <w:rPr>
            <w:webHidden/>
          </w:rPr>
          <w:instrText xml:space="preserve"> PAGEREF _Toc303068805 \h </w:instrText>
        </w:r>
        <w:r>
          <w:rPr>
            <w:webHidden/>
          </w:rPr>
        </w:r>
        <w:r>
          <w:rPr>
            <w:webHidden/>
          </w:rPr>
          <w:fldChar w:fldCharType="separate"/>
        </w:r>
        <w:r>
          <w:rPr>
            <w:webHidden/>
          </w:rPr>
          <w:t>16</w:t>
        </w:r>
        <w:r>
          <w:rPr>
            <w:webHidden/>
          </w:rPr>
          <w:fldChar w:fldCharType="end"/>
        </w:r>
      </w:hyperlink>
    </w:p>
    <w:p w:rsidR="0006531A" w:rsidRDefault="0006531A">
      <w:pPr>
        <w:pStyle w:val="TOC3"/>
        <w:rPr>
          <w:sz w:val="24"/>
          <w:szCs w:val="24"/>
          <w:lang w:val="en-US"/>
        </w:rPr>
      </w:pPr>
      <w:hyperlink w:anchor="_Toc303068806" w:history="1">
        <w:r w:rsidRPr="00BF059E">
          <w:rPr>
            <w:rStyle w:val="Hyperlink"/>
          </w:rPr>
          <w:t>5.3.1</w:t>
        </w:r>
        <w:r>
          <w:rPr>
            <w:sz w:val="24"/>
            <w:szCs w:val="24"/>
            <w:lang w:val="en-US"/>
          </w:rPr>
          <w:tab/>
        </w:r>
        <w:r w:rsidRPr="00BF059E">
          <w:rPr>
            <w:rStyle w:val="Hyperlink"/>
          </w:rPr>
          <w:t>Association class</w:t>
        </w:r>
        <w:r>
          <w:rPr>
            <w:webHidden/>
          </w:rPr>
          <w:tab/>
        </w:r>
        <w:r>
          <w:rPr>
            <w:webHidden/>
          </w:rPr>
          <w:fldChar w:fldCharType="begin"/>
        </w:r>
        <w:r>
          <w:rPr>
            <w:webHidden/>
          </w:rPr>
          <w:instrText xml:space="preserve"> PAGEREF _Toc303068806 \h </w:instrText>
        </w:r>
        <w:r>
          <w:rPr>
            <w:webHidden/>
          </w:rPr>
        </w:r>
        <w:r>
          <w:rPr>
            <w:webHidden/>
          </w:rPr>
          <w:fldChar w:fldCharType="separate"/>
        </w:r>
        <w:r>
          <w:rPr>
            <w:webHidden/>
          </w:rPr>
          <w:t>16</w:t>
        </w:r>
        <w:r>
          <w:rPr>
            <w:webHidden/>
          </w:rPr>
          <w:fldChar w:fldCharType="end"/>
        </w:r>
      </w:hyperlink>
    </w:p>
    <w:p w:rsidR="0006531A" w:rsidRDefault="0006531A">
      <w:pPr>
        <w:pStyle w:val="TOC3"/>
        <w:rPr>
          <w:sz w:val="24"/>
          <w:szCs w:val="24"/>
          <w:lang w:val="en-US"/>
        </w:rPr>
      </w:pPr>
      <w:hyperlink w:anchor="_Toc303068807" w:history="1">
        <w:r w:rsidRPr="00BF059E">
          <w:rPr>
            <w:rStyle w:val="Hyperlink"/>
            <w:lang w:eastAsia="zh-CN"/>
          </w:rPr>
          <w:t>5.3.2</w:t>
        </w:r>
        <w:r>
          <w:rPr>
            <w:sz w:val="24"/>
            <w:szCs w:val="24"/>
            <w:lang w:val="en-US"/>
          </w:rPr>
          <w:tab/>
        </w:r>
        <w:r w:rsidRPr="00BF059E">
          <w:rPr>
            <w:rStyle w:val="Hyperlink"/>
            <w:lang w:eastAsia="zh-CN"/>
          </w:rPr>
          <w:t>Abstract class</w:t>
        </w:r>
        <w:r>
          <w:rPr>
            <w:webHidden/>
          </w:rPr>
          <w:tab/>
        </w:r>
        <w:r>
          <w:rPr>
            <w:webHidden/>
          </w:rPr>
          <w:fldChar w:fldCharType="begin"/>
        </w:r>
        <w:r>
          <w:rPr>
            <w:webHidden/>
          </w:rPr>
          <w:instrText xml:space="preserve"> PAGEREF _Toc303068807 \h </w:instrText>
        </w:r>
        <w:r>
          <w:rPr>
            <w:webHidden/>
          </w:rPr>
        </w:r>
        <w:r>
          <w:rPr>
            <w:webHidden/>
          </w:rPr>
          <w:fldChar w:fldCharType="separate"/>
        </w:r>
        <w:r>
          <w:rPr>
            <w:webHidden/>
          </w:rPr>
          <w:t>17</w:t>
        </w:r>
        <w:r>
          <w:rPr>
            <w:webHidden/>
          </w:rPr>
          <w:fldChar w:fldCharType="end"/>
        </w:r>
      </w:hyperlink>
    </w:p>
    <w:p w:rsidR="0006531A" w:rsidRDefault="0006531A">
      <w:pPr>
        <w:pStyle w:val="TOC3"/>
        <w:rPr>
          <w:sz w:val="24"/>
          <w:szCs w:val="24"/>
          <w:lang w:val="en-US"/>
        </w:rPr>
      </w:pPr>
      <w:hyperlink w:anchor="_Toc303068808" w:history="1">
        <w:r w:rsidRPr="00BF059E">
          <w:rPr>
            <w:rStyle w:val="Hyperlink"/>
          </w:rPr>
          <w:t>5.3.3</w:t>
        </w:r>
        <w:r>
          <w:rPr>
            <w:sz w:val="24"/>
            <w:szCs w:val="24"/>
            <w:lang w:val="en-US"/>
          </w:rPr>
          <w:tab/>
        </w:r>
        <w:r w:rsidRPr="00BF059E">
          <w:rPr>
            <w:rStyle w:val="Hyperlink"/>
          </w:rPr>
          <w:t>Predefined data type</w:t>
        </w:r>
        <w:r>
          <w:rPr>
            <w:webHidden/>
          </w:rPr>
          <w:tab/>
        </w:r>
        <w:r>
          <w:rPr>
            <w:webHidden/>
          </w:rPr>
          <w:fldChar w:fldCharType="begin"/>
        </w:r>
        <w:r>
          <w:rPr>
            <w:webHidden/>
          </w:rPr>
          <w:instrText xml:space="preserve"> PAGEREF _Toc303068808 \h </w:instrText>
        </w:r>
        <w:r>
          <w:rPr>
            <w:webHidden/>
          </w:rPr>
        </w:r>
        <w:r>
          <w:rPr>
            <w:webHidden/>
          </w:rPr>
          <w:fldChar w:fldCharType="separate"/>
        </w:r>
        <w:r>
          <w:rPr>
            <w:webHidden/>
          </w:rPr>
          <w:t>17</w:t>
        </w:r>
        <w:r>
          <w:rPr>
            <w:webHidden/>
          </w:rPr>
          <w:fldChar w:fldCharType="end"/>
        </w:r>
      </w:hyperlink>
    </w:p>
    <w:p w:rsidR="0006531A" w:rsidRDefault="0006531A">
      <w:pPr>
        <w:pStyle w:val="TOC1"/>
        <w:rPr>
          <w:sz w:val="24"/>
          <w:szCs w:val="24"/>
          <w:lang w:val="en-US"/>
        </w:rPr>
      </w:pPr>
      <w:hyperlink w:anchor="_Toc303068809" w:history="1">
        <w:r w:rsidRPr="00BF059E">
          <w:rPr>
            <w:rStyle w:val="Hyperlink"/>
          </w:rPr>
          <w:t>6.</w:t>
        </w:r>
        <w:r>
          <w:rPr>
            <w:sz w:val="24"/>
            <w:szCs w:val="24"/>
            <w:lang w:val="en-US"/>
          </w:rPr>
          <w:tab/>
        </w:r>
        <w:r w:rsidRPr="00BF059E">
          <w:rPr>
            <w:rStyle w:val="Hyperlink"/>
          </w:rPr>
          <w:t>Qualifier</w:t>
        </w:r>
        <w:r>
          <w:rPr>
            <w:webHidden/>
          </w:rPr>
          <w:tab/>
        </w:r>
        <w:r>
          <w:rPr>
            <w:webHidden/>
          </w:rPr>
          <w:fldChar w:fldCharType="begin"/>
        </w:r>
        <w:r>
          <w:rPr>
            <w:webHidden/>
          </w:rPr>
          <w:instrText xml:space="preserve"> PAGEREF _Toc303068809 \h </w:instrText>
        </w:r>
        <w:r>
          <w:rPr>
            <w:webHidden/>
          </w:rPr>
        </w:r>
        <w:r>
          <w:rPr>
            <w:webHidden/>
          </w:rPr>
          <w:fldChar w:fldCharType="separate"/>
        </w:r>
        <w:r>
          <w:rPr>
            <w:webHidden/>
          </w:rPr>
          <w:t>17</w:t>
        </w:r>
        <w:r>
          <w:rPr>
            <w:webHidden/>
          </w:rPr>
          <w:fldChar w:fldCharType="end"/>
        </w:r>
      </w:hyperlink>
    </w:p>
    <w:p w:rsidR="0006531A" w:rsidRDefault="0006531A">
      <w:pPr>
        <w:pStyle w:val="TOC1"/>
        <w:rPr>
          <w:sz w:val="24"/>
          <w:szCs w:val="24"/>
          <w:lang w:val="en-US"/>
        </w:rPr>
      </w:pPr>
      <w:hyperlink w:anchor="_Toc303068810" w:history="1">
        <w:r w:rsidRPr="00BF059E">
          <w:rPr>
            <w:rStyle w:val="Hyperlink"/>
          </w:rPr>
          <w:t>A.1</w:t>
        </w:r>
        <w:r>
          <w:rPr>
            <w:sz w:val="24"/>
            <w:szCs w:val="24"/>
            <w:lang w:val="en-US"/>
          </w:rPr>
          <w:tab/>
        </w:r>
        <w:r w:rsidRPr="00BF059E">
          <w:rPr>
            <w:rStyle w:val="Hyperlink"/>
          </w:rPr>
          <w:t>First Example</w:t>
        </w:r>
        <w:r>
          <w:rPr>
            <w:webHidden/>
          </w:rPr>
          <w:tab/>
        </w:r>
        <w:r>
          <w:rPr>
            <w:webHidden/>
          </w:rPr>
          <w:fldChar w:fldCharType="begin"/>
        </w:r>
        <w:r>
          <w:rPr>
            <w:webHidden/>
          </w:rPr>
          <w:instrText xml:space="preserve"> PAGEREF _Toc303068810 \h </w:instrText>
        </w:r>
        <w:r>
          <w:rPr>
            <w:webHidden/>
          </w:rPr>
        </w:r>
        <w:r>
          <w:rPr>
            <w:webHidden/>
          </w:rPr>
          <w:fldChar w:fldCharType="separate"/>
        </w:r>
        <w:r>
          <w:rPr>
            <w:webHidden/>
          </w:rPr>
          <w:t>19</w:t>
        </w:r>
        <w:r>
          <w:rPr>
            <w:webHidden/>
          </w:rPr>
          <w:fldChar w:fldCharType="end"/>
        </w:r>
      </w:hyperlink>
    </w:p>
    <w:p w:rsidR="0006531A" w:rsidRDefault="0006531A">
      <w:pPr>
        <w:pStyle w:val="TOC1"/>
        <w:rPr>
          <w:sz w:val="24"/>
          <w:szCs w:val="24"/>
          <w:lang w:val="en-US"/>
        </w:rPr>
      </w:pPr>
      <w:hyperlink w:anchor="_Toc303068811" w:history="1">
        <w:r w:rsidRPr="00BF059E">
          <w:rPr>
            <w:rStyle w:val="Hyperlink"/>
          </w:rPr>
          <w:t>A.2</w:t>
        </w:r>
        <w:r>
          <w:rPr>
            <w:sz w:val="24"/>
            <w:szCs w:val="24"/>
            <w:lang w:val="en-US"/>
          </w:rPr>
          <w:tab/>
        </w:r>
        <w:r w:rsidRPr="00BF059E">
          <w:rPr>
            <w:rStyle w:val="Hyperlink"/>
          </w:rPr>
          <w:t>Second Example</w:t>
        </w:r>
        <w:r>
          <w:rPr>
            <w:webHidden/>
          </w:rPr>
          <w:tab/>
        </w:r>
        <w:r>
          <w:rPr>
            <w:webHidden/>
          </w:rPr>
          <w:fldChar w:fldCharType="begin"/>
        </w:r>
        <w:r>
          <w:rPr>
            <w:webHidden/>
          </w:rPr>
          <w:instrText xml:space="preserve"> PAGEREF _Toc303068811 \h </w:instrText>
        </w:r>
        <w:r>
          <w:rPr>
            <w:webHidden/>
          </w:rPr>
        </w:r>
        <w:r>
          <w:rPr>
            <w:webHidden/>
          </w:rPr>
          <w:fldChar w:fldCharType="separate"/>
        </w:r>
        <w:r>
          <w:rPr>
            <w:webHidden/>
          </w:rPr>
          <w:t>20</w:t>
        </w:r>
        <w:r>
          <w:rPr>
            <w:webHidden/>
          </w:rPr>
          <w:fldChar w:fldCharType="end"/>
        </w:r>
      </w:hyperlink>
    </w:p>
    <w:p w:rsidR="0006531A" w:rsidRDefault="0006531A" w:rsidP="00903A88">
      <w:pPr>
        <w:rPr>
          <w:noProof/>
        </w:rPr>
      </w:pPr>
      <w:r>
        <w:fldChar w:fldCharType="end"/>
      </w:r>
      <w:bookmarkStart w:id="5" w:name="copyrightaddon"/>
      <w:bookmarkEnd w:id="4"/>
      <w:bookmarkEnd w:id="5"/>
    </w:p>
    <w:p w:rsidR="0006531A" w:rsidRDefault="0006531A" w:rsidP="006C7EC1">
      <w:pPr>
        <w:rPr>
          <w:noProof/>
        </w:rPr>
      </w:pPr>
    </w:p>
    <w:p w:rsidR="0006531A" w:rsidRPr="006C7EC1" w:rsidRDefault="0006531A" w:rsidP="006C7EC1">
      <w:pPr>
        <w:rPr>
          <w:b/>
          <w:noProof/>
        </w:rPr>
      </w:pPr>
      <w:r w:rsidRPr="006C7EC1">
        <w:rPr>
          <w:b/>
          <w:noProof/>
        </w:rPr>
        <w:t>Table of Figures</w:t>
      </w:r>
    </w:p>
    <w:p w:rsidR="0006531A" w:rsidRDefault="0006531A" w:rsidP="006C7EC1">
      <w:pPr>
        <w:pStyle w:val="TableofFigures"/>
        <w:tabs>
          <w:tab w:val="right" w:leader="dot" w:pos="9631"/>
        </w:tabs>
        <w:spacing w:after="0"/>
        <w:rPr>
          <w:noProof/>
        </w:rPr>
      </w:pPr>
      <w:r>
        <w:rPr>
          <w:noProof/>
        </w:rPr>
        <w:fldChar w:fldCharType="begin"/>
      </w:r>
      <w:r>
        <w:rPr>
          <w:noProof/>
        </w:rPr>
        <w:instrText xml:space="preserve"> TOC \h \z \c "Figure" </w:instrText>
      </w:r>
      <w:r>
        <w:rPr>
          <w:noProof/>
        </w:rPr>
        <w:fldChar w:fldCharType="separate"/>
      </w:r>
      <w:hyperlink w:anchor="_Toc303069982" w:history="1">
        <w:r w:rsidRPr="004546CD">
          <w:rPr>
            <w:rStyle w:val="Hyperlink"/>
            <w:noProof/>
          </w:rPr>
          <w:t>Figure 1: Attribute notation</w:t>
        </w:r>
        <w:r>
          <w:rPr>
            <w:noProof/>
            <w:webHidden/>
          </w:rPr>
          <w:tab/>
        </w:r>
        <w:r>
          <w:rPr>
            <w:noProof/>
            <w:webHidden/>
          </w:rPr>
          <w:fldChar w:fldCharType="begin"/>
        </w:r>
        <w:r>
          <w:rPr>
            <w:noProof/>
            <w:webHidden/>
          </w:rPr>
          <w:instrText xml:space="preserve"> PAGEREF _Toc303069982 \h </w:instrText>
        </w:r>
        <w:r>
          <w:rPr>
            <w:noProof/>
            <w:webHidden/>
          </w:rPr>
        </w:r>
        <w:r>
          <w:rPr>
            <w:noProof/>
            <w:webHidden/>
          </w:rPr>
          <w:fldChar w:fldCharType="separate"/>
        </w:r>
        <w:r>
          <w:rPr>
            <w:noProof/>
            <w:webHidden/>
          </w:rPr>
          <w:t>7</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83" w:history="1">
        <w:r w:rsidRPr="004546CD">
          <w:rPr>
            <w:rStyle w:val="Hyperlink"/>
            <w:noProof/>
          </w:rPr>
          <w:t>Figure 2: Aggregation relationship notation</w:t>
        </w:r>
        <w:r>
          <w:rPr>
            <w:noProof/>
            <w:webHidden/>
          </w:rPr>
          <w:tab/>
        </w:r>
        <w:r>
          <w:rPr>
            <w:noProof/>
            <w:webHidden/>
          </w:rPr>
          <w:fldChar w:fldCharType="begin"/>
        </w:r>
        <w:r>
          <w:rPr>
            <w:noProof/>
            <w:webHidden/>
          </w:rPr>
          <w:instrText xml:space="preserve"> PAGEREF _Toc303069983 \h </w:instrText>
        </w:r>
        <w:r>
          <w:rPr>
            <w:noProof/>
            <w:webHidden/>
          </w:rPr>
        </w:r>
        <w:r>
          <w:rPr>
            <w:noProof/>
            <w:webHidden/>
          </w:rPr>
          <w:fldChar w:fldCharType="separate"/>
        </w:r>
        <w:r>
          <w:rPr>
            <w:noProof/>
            <w:webHidden/>
          </w:rPr>
          <w:t>8</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84" w:history="1">
        <w:r w:rsidRPr="004546CD">
          <w:rPr>
            <w:rStyle w:val="Hyperlink"/>
            <w:noProof/>
          </w:rPr>
          <w:t>Figure 3: Bidirectional association and name notation</w:t>
        </w:r>
        <w:r>
          <w:rPr>
            <w:noProof/>
            <w:webHidden/>
          </w:rPr>
          <w:tab/>
        </w:r>
        <w:r>
          <w:rPr>
            <w:noProof/>
            <w:webHidden/>
          </w:rPr>
          <w:fldChar w:fldCharType="begin"/>
        </w:r>
        <w:r>
          <w:rPr>
            <w:noProof/>
            <w:webHidden/>
          </w:rPr>
          <w:instrText xml:space="preserve"> PAGEREF _Toc303069984 \h </w:instrText>
        </w:r>
        <w:r>
          <w:rPr>
            <w:noProof/>
            <w:webHidden/>
          </w:rPr>
        </w:r>
        <w:r>
          <w:rPr>
            <w:noProof/>
            <w:webHidden/>
          </w:rPr>
          <w:fldChar w:fldCharType="separate"/>
        </w:r>
        <w:r>
          <w:rPr>
            <w:noProof/>
            <w:webHidden/>
          </w:rPr>
          <w:t>9</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85" w:history="1">
        <w:r w:rsidRPr="004546CD">
          <w:rPr>
            <w:rStyle w:val="Hyperlink"/>
            <w:noProof/>
          </w:rPr>
          <w:t>Figure 4: Non navigational association and name notation</w:t>
        </w:r>
        <w:r>
          <w:rPr>
            <w:noProof/>
            <w:webHidden/>
          </w:rPr>
          <w:tab/>
        </w:r>
        <w:r>
          <w:rPr>
            <w:noProof/>
            <w:webHidden/>
          </w:rPr>
          <w:fldChar w:fldCharType="begin"/>
        </w:r>
        <w:r>
          <w:rPr>
            <w:noProof/>
            <w:webHidden/>
          </w:rPr>
          <w:instrText xml:space="preserve"> PAGEREF _Toc303069985 \h </w:instrText>
        </w:r>
        <w:r>
          <w:rPr>
            <w:noProof/>
            <w:webHidden/>
          </w:rPr>
        </w:r>
        <w:r>
          <w:rPr>
            <w:noProof/>
            <w:webHidden/>
          </w:rPr>
          <w:fldChar w:fldCharType="separate"/>
        </w:r>
        <w:r>
          <w:rPr>
            <w:noProof/>
            <w:webHidden/>
          </w:rPr>
          <w:t>9</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86" w:history="1">
        <w:r w:rsidRPr="004546CD">
          <w:rPr>
            <w:rStyle w:val="Hyperlink"/>
            <w:noProof/>
          </w:rPr>
          <w:t>Figure 5: Unidirectional association and name notation</w:t>
        </w:r>
        <w:r>
          <w:rPr>
            <w:noProof/>
            <w:webHidden/>
          </w:rPr>
          <w:tab/>
        </w:r>
        <w:r>
          <w:rPr>
            <w:noProof/>
            <w:webHidden/>
          </w:rPr>
          <w:fldChar w:fldCharType="begin"/>
        </w:r>
        <w:r>
          <w:rPr>
            <w:noProof/>
            <w:webHidden/>
          </w:rPr>
          <w:instrText xml:space="preserve"> PAGEREF _Toc303069986 \h </w:instrText>
        </w:r>
        <w:r>
          <w:rPr>
            <w:noProof/>
            <w:webHidden/>
          </w:rPr>
        </w:r>
        <w:r>
          <w:rPr>
            <w:noProof/>
            <w:webHidden/>
          </w:rPr>
          <w:fldChar w:fldCharType="separate"/>
        </w:r>
        <w:r>
          <w:rPr>
            <w:noProof/>
            <w:webHidden/>
          </w:rPr>
          <w:t>9</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87" w:history="1">
        <w:r w:rsidRPr="004546CD">
          <w:rPr>
            <w:rStyle w:val="Hyperlink"/>
            <w:noProof/>
          </w:rPr>
          <w:t>Figure 6: Generalization relationship notation</w:t>
        </w:r>
        <w:r>
          <w:rPr>
            <w:noProof/>
            <w:webHidden/>
          </w:rPr>
          <w:tab/>
        </w:r>
        <w:r>
          <w:rPr>
            <w:noProof/>
            <w:webHidden/>
          </w:rPr>
          <w:fldChar w:fldCharType="begin"/>
        </w:r>
        <w:r>
          <w:rPr>
            <w:noProof/>
            <w:webHidden/>
          </w:rPr>
          <w:instrText xml:space="preserve"> PAGEREF _Toc303069987 \h </w:instrText>
        </w:r>
        <w:r>
          <w:rPr>
            <w:noProof/>
            <w:webHidden/>
          </w:rPr>
        </w:r>
        <w:r>
          <w:rPr>
            <w:noProof/>
            <w:webHidden/>
          </w:rPr>
          <w:fldChar w:fldCharType="separate"/>
        </w:r>
        <w:r>
          <w:rPr>
            <w:noProof/>
            <w:webHidden/>
          </w:rPr>
          <w:t>9</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88" w:history="1">
        <w:r w:rsidRPr="004546CD">
          <w:rPr>
            <w:rStyle w:val="Hyperlink"/>
            <w:noProof/>
          </w:rPr>
          <w:t>Figure 7: Dependency relationship notation</w:t>
        </w:r>
        <w:r>
          <w:rPr>
            <w:noProof/>
            <w:webHidden/>
          </w:rPr>
          <w:tab/>
        </w:r>
        <w:r>
          <w:rPr>
            <w:noProof/>
            <w:webHidden/>
          </w:rPr>
          <w:fldChar w:fldCharType="begin"/>
        </w:r>
        <w:r>
          <w:rPr>
            <w:noProof/>
            <w:webHidden/>
          </w:rPr>
          <w:instrText xml:space="preserve"> PAGEREF _Toc303069988 \h </w:instrText>
        </w:r>
        <w:r>
          <w:rPr>
            <w:noProof/>
            <w:webHidden/>
          </w:rPr>
        </w:r>
        <w:r>
          <w:rPr>
            <w:noProof/>
            <w:webHidden/>
          </w:rPr>
          <w:fldChar w:fldCharType="separate"/>
        </w:r>
        <w:r>
          <w:rPr>
            <w:noProof/>
            <w:webHidden/>
          </w:rPr>
          <w:t>10</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89" w:history="1">
        <w:r w:rsidRPr="004546CD">
          <w:rPr>
            <w:rStyle w:val="Hyperlink"/>
            <w:noProof/>
          </w:rPr>
          <w:t>Figure 8: Comment notation</w:t>
        </w:r>
        <w:r>
          <w:rPr>
            <w:noProof/>
            <w:webHidden/>
          </w:rPr>
          <w:tab/>
        </w:r>
        <w:r>
          <w:rPr>
            <w:noProof/>
            <w:webHidden/>
          </w:rPr>
          <w:fldChar w:fldCharType="begin"/>
        </w:r>
        <w:r>
          <w:rPr>
            <w:noProof/>
            <w:webHidden/>
          </w:rPr>
          <w:instrText xml:space="preserve"> PAGEREF _Toc303069989 \h </w:instrText>
        </w:r>
        <w:r>
          <w:rPr>
            <w:noProof/>
            <w:webHidden/>
          </w:rPr>
        </w:r>
        <w:r>
          <w:rPr>
            <w:noProof/>
            <w:webHidden/>
          </w:rPr>
          <w:fldChar w:fldCharType="separate"/>
        </w:r>
        <w:r>
          <w:rPr>
            <w:noProof/>
            <w:webHidden/>
          </w:rPr>
          <w:t>10</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90" w:history="1">
        <w:r w:rsidRPr="004546CD">
          <w:rPr>
            <w:rStyle w:val="Hyperlink"/>
            <w:noProof/>
          </w:rPr>
          <w:t>Figure 9: Cardinality notation</w:t>
        </w:r>
        <w:r>
          <w:rPr>
            <w:noProof/>
            <w:webHidden/>
          </w:rPr>
          <w:tab/>
        </w:r>
        <w:r>
          <w:rPr>
            <w:noProof/>
            <w:webHidden/>
          </w:rPr>
          <w:fldChar w:fldCharType="begin"/>
        </w:r>
        <w:r>
          <w:rPr>
            <w:noProof/>
            <w:webHidden/>
          </w:rPr>
          <w:instrText xml:space="preserve"> PAGEREF _Toc303069990 \h </w:instrText>
        </w:r>
        <w:r>
          <w:rPr>
            <w:noProof/>
            <w:webHidden/>
          </w:rPr>
        </w:r>
        <w:r>
          <w:rPr>
            <w:noProof/>
            <w:webHidden/>
          </w:rPr>
          <w:fldChar w:fldCharType="separate"/>
        </w:r>
        <w:r>
          <w:rPr>
            <w:noProof/>
            <w:webHidden/>
          </w:rPr>
          <w:t>11</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91" w:history="1">
        <w:r w:rsidRPr="004546CD">
          <w:rPr>
            <w:rStyle w:val="Hyperlink"/>
            <w:noProof/>
          </w:rPr>
          <w:t>Figure 10: Rolename notation</w:t>
        </w:r>
        <w:r>
          <w:rPr>
            <w:noProof/>
            <w:webHidden/>
          </w:rPr>
          <w:tab/>
        </w:r>
        <w:r>
          <w:rPr>
            <w:noProof/>
            <w:webHidden/>
          </w:rPr>
          <w:fldChar w:fldCharType="begin"/>
        </w:r>
        <w:r>
          <w:rPr>
            <w:noProof/>
            <w:webHidden/>
          </w:rPr>
          <w:instrText xml:space="preserve"> PAGEREF _Toc303069991 \h </w:instrText>
        </w:r>
        <w:r>
          <w:rPr>
            <w:noProof/>
            <w:webHidden/>
          </w:rPr>
        </w:r>
        <w:r>
          <w:rPr>
            <w:noProof/>
            <w:webHidden/>
          </w:rPr>
          <w:fldChar w:fldCharType="separate"/>
        </w:r>
        <w:r>
          <w:rPr>
            <w:noProof/>
            <w:webHidden/>
          </w:rPr>
          <w:t>11</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92" w:history="1">
        <w:r w:rsidRPr="004546CD">
          <w:rPr>
            <w:rStyle w:val="Hyperlink"/>
            <w:noProof/>
          </w:rPr>
          <w:t>Figure 11: {xor} notation</w:t>
        </w:r>
        <w:r>
          <w:rPr>
            <w:noProof/>
            <w:webHidden/>
          </w:rPr>
          <w:tab/>
        </w:r>
        <w:r>
          <w:rPr>
            <w:noProof/>
            <w:webHidden/>
          </w:rPr>
          <w:fldChar w:fldCharType="begin"/>
        </w:r>
        <w:r>
          <w:rPr>
            <w:noProof/>
            <w:webHidden/>
          </w:rPr>
          <w:instrText xml:space="preserve"> PAGEREF _Toc303069992 \h </w:instrText>
        </w:r>
        <w:r>
          <w:rPr>
            <w:noProof/>
            <w:webHidden/>
          </w:rPr>
        </w:r>
        <w:r>
          <w:rPr>
            <w:noProof/>
            <w:webHidden/>
          </w:rPr>
          <w:fldChar w:fldCharType="separate"/>
        </w:r>
        <w:r>
          <w:rPr>
            <w:noProof/>
            <w:webHidden/>
          </w:rPr>
          <w:t>12</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93" w:history="1">
        <w:r w:rsidRPr="004546CD">
          <w:rPr>
            <w:rStyle w:val="Hyperlink"/>
            <w:noProof/>
          </w:rPr>
          <w:t>Figure 12: &lt;&lt;ProxyClass&gt;&gt; notation</w:t>
        </w:r>
        <w:r>
          <w:rPr>
            <w:noProof/>
            <w:webHidden/>
          </w:rPr>
          <w:tab/>
        </w:r>
        <w:r>
          <w:rPr>
            <w:noProof/>
            <w:webHidden/>
          </w:rPr>
          <w:fldChar w:fldCharType="begin"/>
        </w:r>
        <w:r>
          <w:rPr>
            <w:noProof/>
            <w:webHidden/>
          </w:rPr>
          <w:instrText xml:space="preserve"> PAGEREF _Toc303069993 \h </w:instrText>
        </w:r>
        <w:r>
          <w:rPr>
            <w:noProof/>
            <w:webHidden/>
          </w:rPr>
        </w:r>
        <w:r>
          <w:rPr>
            <w:noProof/>
            <w:webHidden/>
          </w:rPr>
          <w:fldChar w:fldCharType="separate"/>
        </w:r>
        <w:r>
          <w:rPr>
            <w:noProof/>
            <w:webHidden/>
          </w:rPr>
          <w:t>13</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94" w:history="1">
        <w:r w:rsidRPr="004546CD">
          <w:rPr>
            <w:rStyle w:val="Hyperlink"/>
            <w:noProof/>
          </w:rPr>
          <w:t>Figure 13: &lt;&lt;InformationObjectClass&gt;&gt; notation</w:t>
        </w:r>
        <w:r>
          <w:rPr>
            <w:noProof/>
            <w:webHidden/>
          </w:rPr>
          <w:tab/>
        </w:r>
        <w:r>
          <w:rPr>
            <w:noProof/>
            <w:webHidden/>
          </w:rPr>
          <w:fldChar w:fldCharType="begin"/>
        </w:r>
        <w:r>
          <w:rPr>
            <w:noProof/>
            <w:webHidden/>
          </w:rPr>
          <w:instrText xml:space="preserve"> PAGEREF _Toc303069994 \h </w:instrText>
        </w:r>
        <w:r>
          <w:rPr>
            <w:noProof/>
            <w:webHidden/>
          </w:rPr>
        </w:r>
        <w:r>
          <w:rPr>
            <w:noProof/>
            <w:webHidden/>
          </w:rPr>
          <w:fldChar w:fldCharType="separate"/>
        </w:r>
        <w:r>
          <w:rPr>
            <w:noProof/>
            <w:webHidden/>
          </w:rPr>
          <w:t>13</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95" w:history="1">
        <w:r w:rsidRPr="004546CD">
          <w:rPr>
            <w:rStyle w:val="Hyperlink"/>
            <w:noProof/>
          </w:rPr>
          <w:t>Figure 14: &lt;&lt;names&gt;&gt; notation</w:t>
        </w:r>
        <w:r>
          <w:rPr>
            <w:noProof/>
            <w:webHidden/>
          </w:rPr>
          <w:tab/>
        </w:r>
        <w:r>
          <w:rPr>
            <w:noProof/>
            <w:webHidden/>
          </w:rPr>
          <w:fldChar w:fldCharType="begin"/>
        </w:r>
        <w:r>
          <w:rPr>
            <w:noProof/>
            <w:webHidden/>
          </w:rPr>
          <w:instrText xml:space="preserve"> PAGEREF _Toc303069995 \h </w:instrText>
        </w:r>
        <w:r>
          <w:rPr>
            <w:noProof/>
            <w:webHidden/>
          </w:rPr>
        </w:r>
        <w:r>
          <w:rPr>
            <w:noProof/>
            <w:webHidden/>
          </w:rPr>
          <w:fldChar w:fldCharType="separate"/>
        </w:r>
        <w:r>
          <w:rPr>
            <w:noProof/>
            <w:webHidden/>
          </w:rPr>
          <w:t>14</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96" w:history="1">
        <w:r w:rsidRPr="004546CD">
          <w:rPr>
            <w:rStyle w:val="Hyperlink"/>
            <w:noProof/>
          </w:rPr>
          <w:t>Figure 15: &lt;&lt;dataType&gt;&gt; notations</w:t>
        </w:r>
        <w:r>
          <w:rPr>
            <w:noProof/>
            <w:webHidden/>
          </w:rPr>
          <w:tab/>
        </w:r>
        <w:r>
          <w:rPr>
            <w:noProof/>
            <w:webHidden/>
          </w:rPr>
          <w:fldChar w:fldCharType="begin"/>
        </w:r>
        <w:r>
          <w:rPr>
            <w:noProof/>
            <w:webHidden/>
          </w:rPr>
          <w:instrText xml:space="preserve"> PAGEREF _Toc303069996 \h </w:instrText>
        </w:r>
        <w:r>
          <w:rPr>
            <w:noProof/>
            <w:webHidden/>
          </w:rPr>
        </w:r>
        <w:r>
          <w:rPr>
            <w:noProof/>
            <w:webHidden/>
          </w:rPr>
          <w:fldChar w:fldCharType="separate"/>
        </w:r>
        <w:r>
          <w:rPr>
            <w:noProof/>
            <w:webHidden/>
          </w:rPr>
          <w:t>14</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97" w:history="1">
        <w:r w:rsidRPr="004546CD">
          <w:rPr>
            <w:rStyle w:val="Hyperlink"/>
            <w:noProof/>
          </w:rPr>
          <w:t>Figure 16: Usage example of &lt;&lt;dataType&gt;&gt;</w:t>
        </w:r>
        <w:r>
          <w:rPr>
            <w:noProof/>
            <w:webHidden/>
          </w:rPr>
          <w:tab/>
        </w:r>
        <w:r>
          <w:rPr>
            <w:noProof/>
            <w:webHidden/>
          </w:rPr>
          <w:fldChar w:fldCharType="begin"/>
        </w:r>
        <w:r>
          <w:rPr>
            <w:noProof/>
            <w:webHidden/>
          </w:rPr>
          <w:instrText xml:space="preserve"> PAGEREF _Toc303069997 \h </w:instrText>
        </w:r>
        <w:r>
          <w:rPr>
            <w:noProof/>
            <w:webHidden/>
          </w:rPr>
        </w:r>
        <w:r>
          <w:rPr>
            <w:noProof/>
            <w:webHidden/>
          </w:rPr>
          <w:fldChar w:fldCharType="separate"/>
        </w:r>
        <w:r>
          <w:rPr>
            <w:noProof/>
            <w:webHidden/>
          </w:rPr>
          <w:t>15</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98" w:history="1">
        <w:r w:rsidRPr="004546CD">
          <w:rPr>
            <w:rStyle w:val="Hyperlink"/>
            <w:noProof/>
          </w:rPr>
          <w:t>Figure 17: &lt;&lt;enumeration&gt;&gt; notation</w:t>
        </w:r>
        <w:r>
          <w:rPr>
            <w:noProof/>
            <w:webHidden/>
          </w:rPr>
          <w:tab/>
        </w:r>
        <w:r>
          <w:rPr>
            <w:noProof/>
            <w:webHidden/>
          </w:rPr>
          <w:fldChar w:fldCharType="begin"/>
        </w:r>
        <w:r>
          <w:rPr>
            <w:noProof/>
            <w:webHidden/>
          </w:rPr>
          <w:instrText xml:space="preserve"> PAGEREF _Toc303069998 \h </w:instrText>
        </w:r>
        <w:r>
          <w:rPr>
            <w:noProof/>
            <w:webHidden/>
          </w:rPr>
        </w:r>
        <w:r>
          <w:rPr>
            <w:noProof/>
            <w:webHidden/>
          </w:rPr>
          <w:fldChar w:fldCharType="separate"/>
        </w:r>
        <w:r>
          <w:rPr>
            <w:noProof/>
            <w:webHidden/>
          </w:rPr>
          <w:t>15</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69999" w:history="1">
        <w:r w:rsidRPr="004546CD">
          <w:rPr>
            <w:rStyle w:val="Hyperlink"/>
            <w:noProof/>
          </w:rPr>
          <w:t>Figure 18: Association class notation</w:t>
        </w:r>
        <w:r>
          <w:rPr>
            <w:noProof/>
            <w:webHidden/>
          </w:rPr>
          <w:tab/>
        </w:r>
        <w:r>
          <w:rPr>
            <w:noProof/>
            <w:webHidden/>
          </w:rPr>
          <w:fldChar w:fldCharType="begin"/>
        </w:r>
        <w:r>
          <w:rPr>
            <w:noProof/>
            <w:webHidden/>
          </w:rPr>
          <w:instrText xml:space="preserve"> PAGEREF _Toc303069999 \h </w:instrText>
        </w:r>
        <w:r>
          <w:rPr>
            <w:noProof/>
            <w:webHidden/>
          </w:rPr>
        </w:r>
        <w:r>
          <w:rPr>
            <w:noProof/>
            <w:webHidden/>
          </w:rPr>
          <w:fldChar w:fldCharType="separate"/>
        </w:r>
        <w:r>
          <w:rPr>
            <w:noProof/>
            <w:webHidden/>
          </w:rPr>
          <w:t>16</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70000" w:history="1">
        <w:r w:rsidRPr="004546CD">
          <w:rPr>
            <w:rStyle w:val="Hyperlink"/>
            <w:noProof/>
          </w:rPr>
          <w:t>Figure 19: Abstract class notation</w:t>
        </w:r>
        <w:r>
          <w:rPr>
            <w:noProof/>
            <w:webHidden/>
          </w:rPr>
          <w:tab/>
        </w:r>
        <w:r>
          <w:rPr>
            <w:noProof/>
            <w:webHidden/>
          </w:rPr>
          <w:fldChar w:fldCharType="begin"/>
        </w:r>
        <w:r>
          <w:rPr>
            <w:noProof/>
            <w:webHidden/>
          </w:rPr>
          <w:instrText xml:space="preserve"> PAGEREF _Toc303070000 \h </w:instrText>
        </w:r>
        <w:r>
          <w:rPr>
            <w:noProof/>
            <w:webHidden/>
          </w:rPr>
        </w:r>
        <w:r>
          <w:rPr>
            <w:noProof/>
            <w:webHidden/>
          </w:rPr>
          <w:fldChar w:fldCharType="separate"/>
        </w:r>
        <w:r>
          <w:rPr>
            <w:noProof/>
            <w:webHidden/>
          </w:rPr>
          <w:t>17</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70001" w:history="1">
        <w:r w:rsidRPr="004546CD">
          <w:rPr>
            <w:rStyle w:val="Hyperlink"/>
            <w:noProof/>
          </w:rPr>
          <w:t>Figure 20: &lt;&lt;ProxyClass&gt;&gt; Notation Example A.1</w:t>
        </w:r>
        <w:r>
          <w:rPr>
            <w:noProof/>
            <w:webHidden/>
          </w:rPr>
          <w:tab/>
        </w:r>
        <w:r>
          <w:rPr>
            <w:noProof/>
            <w:webHidden/>
          </w:rPr>
          <w:fldChar w:fldCharType="begin"/>
        </w:r>
        <w:r>
          <w:rPr>
            <w:noProof/>
            <w:webHidden/>
          </w:rPr>
          <w:instrText xml:space="preserve"> PAGEREF _Toc303070001 \h </w:instrText>
        </w:r>
        <w:r>
          <w:rPr>
            <w:noProof/>
            <w:webHidden/>
          </w:rPr>
        </w:r>
        <w:r>
          <w:rPr>
            <w:noProof/>
            <w:webHidden/>
          </w:rPr>
          <w:fldChar w:fldCharType="separate"/>
        </w:r>
        <w:r>
          <w:rPr>
            <w:noProof/>
            <w:webHidden/>
          </w:rPr>
          <w:t>19</w:t>
        </w:r>
        <w:r>
          <w:rPr>
            <w:noProof/>
            <w:webHidden/>
          </w:rPr>
          <w:fldChar w:fldCharType="end"/>
        </w:r>
      </w:hyperlink>
    </w:p>
    <w:p w:rsidR="0006531A" w:rsidRDefault="0006531A" w:rsidP="006C7EC1">
      <w:pPr>
        <w:pStyle w:val="TableofFigures"/>
        <w:tabs>
          <w:tab w:val="right" w:leader="dot" w:pos="9631"/>
        </w:tabs>
        <w:spacing w:after="0"/>
        <w:rPr>
          <w:noProof/>
        </w:rPr>
      </w:pPr>
      <w:hyperlink w:anchor="_Toc303070002" w:history="1">
        <w:r w:rsidRPr="004546CD">
          <w:rPr>
            <w:rStyle w:val="Hyperlink"/>
            <w:noProof/>
          </w:rPr>
          <w:t>Figure 21: &lt;&lt;ProxyClass&gt;&gt; Notation Example A.2</w:t>
        </w:r>
        <w:r>
          <w:rPr>
            <w:noProof/>
            <w:webHidden/>
          </w:rPr>
          <w:tab/>
        </w:r>
        <w:r>
          <w:rPr>
            <w:noProof/>
            <w:webHidden/>
          </w:rPr>
          <w:fldChar w:fldCharType="begin"/>
        </w:r>
        <w:r>
          <w:rPr>
            <w:noProof/>
            <w:webHidden/>
          </w:rPr>
          <w:instrText xml:space="preserve"> PAGEREF _Toc303070002 \h </w:instrText>
        </w:r>
        <w:r>
          <w:rPr>
            <w:noProof/>
            <w:webHidden/>
          </w:rPr>
        </w:r>
        <w:r>
          <w:rPr>
            <w:noProof/>
            <w:webHidden/>
          </w:rPr>
          <w:fldChar w:fldCharType="separate"/>
        </w:r>
        <w:r>
          <w:rPr>
            <w:noProof/>
            <w:webHidden/>
          </w:rPr>
          <w:t>20</w:t>
        </w:r>
        <w:r>
          <w:rPr>
            <w:noProof/>
            <w:webHidden/>
          </w:rPr>
          <w:fldChar w:fldCharType="end"/>
        </w:r>
      </w:hyperlink>
    </w:p>
    <w:p w:rsidR="0006531A" w:rsidRDefault="0006531A" w:rsidP="00571D32">
      <w:pPr>
        <w:spacing w:after="0"/>
        <w:rPr>
          <w:noProof/>
        </w:rPr>
      </w:pPr>
      <w:r>
        <w:rPr>
          <w:noProof/>
        </w:rPr>
        <w:fldChar w:fldCharType="end"/>
      </w:r>
      <w:r>
        <w:rPr>
          <w:noProof/>
        </w:rPr>
        <w:br w:type="page"/>
      </w:r>
    </w:p>
    <w:p w:rsidR="0006531A" w:rsidRPr="008043F7" w:rsidRDefault="0006531A" w:rsidP="00903A88">
      <w:pPr>
        <w:pStyle w:val="Heading1"/>
      </w:pPr>
      <w:bookmarkStart w:id="6" w:name="_Toc303068539"/>
      <w:bookmarkStart w:id="7" w:name="_Toc303068777"/>
      <w:r>
        <w:t>1        Scope</w:t>
      </w:r>
      <w:bookmarkEnd w:id="6"/>
      <w:bookmarkEnd w:id="7"/>
    </w:p>
    <w:p w:rsidR="0006531A" w:rsidRPr="008043F7" w:rsidRDefault="0006531A" w:rsidP="00D25B88">
      <w:r>
        <w:t>The JWG on Model Alignment work</w:t>
      </w:r>
      <w:r w:rsidRPr="008043F7">
        <w:t xml:space="preserve"> has chosen UML to capture behaviour</w:t>
      </w:r>
      <w:r>
        <w:t xml:space="preserve"> of systems/entities under management</w:t>
      </w:r>
      <w:r w:rsidRPr="008043F7">
        <w:t>.</w:t>
      </w:r>
    </w:p>
    <w:p w:rsidR="0006531A" w:rsidRPr="008043F7" w:rsidRDefault="0006531A"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06531A" w:rsidRPr="008043F7" w:rsidRDefault="0006531A"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06531A" w:rsidRPr="008043F7" w:rsidRDefault="0006531A" w:rsidP="00D25B88">
      <w:pPr>
        <w:pStyle w:val="Heading1"/>
      </w:pPr>
      <w:bookmarkStart w:id="8" w:name="_Toc303068540"/>
      <w:bookmarkStart w:id="9" w:name="_Toc303068778"/>
      <w:r w:rsidRPr="008043F7">
        <w:t>2</w:t>
      </w:r>
      <w:r>
        <w:tab/>
      </w:r>
      <w:r w:rsidRPr="008043F7">
        <w:t>References</w:t>
      </w:r>
      <w:bookmarkEnd w:id="8"/>
      <w:bookmarkEnd w:id="9"/>
    </w:p>
    <w:p w:rsidR="0006531A" w:rsidRDefault="0006531A" w:rsidP="002A4095">
      <w:pPr>
        <w:pStyle w:val="EX"/>
      </w:pPr>
      <w:r w:rsidRPr="008043F7">
        <w:t>[</w:t>
      </w:r>
      <w:r>
        <w:rPr>
          <w:noProof/>
        </w:rPr>
        <w:t>1</w:t>
      </w:r>
      <w:r w:rsidRPr="008043F7">
        <w:t>]</w:t>
      </w:r>
      <w:r w:rsidRPr="008043F7">
        <w:tab/>
        <w:t>OMG</w:t>
      </w:r>
      <w:r>
        <w:t xml:space="preserve"> </w:t>
      </w:r>
      <w:r w:rsidRPr="008043F7">
        <w:t xml:space="preserve">Unified Modelling Language </w:t>
      </w:r>
      <w:r>
        <w:t>(OMG UML), Infrastructure,</w:t>
      </w:r>
      <w:r w:rsidRPr="008043F7">
        <w:t xml:space="preserve"> Version </w:t>
      </w:r>
      <w:r>
        <w:t>2.3</w:t>
      </w:r>
      <w:r w:rsidRPr="008043F7">
        <w:t xml:space="preserve">. </w:t>
      </w:r>
    </w:p>
    <w:p w:rsidR="0006531A" w:rsidRDefault="0006531A" w:rsidP="000043EF">
      <w:pPr>
        <w:pStyle w:val="EX"/>
      </w:pPr>
      <w:r w:rsidRPr="008043F7">
        <w:t>[</w:t>
      </w:r>
      <w:r>
        <w:rPr>
          <w:noProof/>
        </w:rPr>
        <w:t>2</w:t>
      </w:r>
      <w:r w:rsidRPr="008043F7">
        <w:t>]</w:t>
      </w:r>
      <w:r w:rsidRPr="008043F7">
        <w:tab/>
        <w:t>OMG</w:t>
      </w:r>
      <w:r>
        <w:t xml:space="preserve"> </w:t>
      </w:r>
      <w:r w:rsidRPr="008043F7">
        <w:t xml:space="preserve">Unified Modelling Language </w:t>
      </w:r>
      <w:r>
        <w:t>(OMG UML), Superstructure</w:t>
      </w:r>
      <w:r w:rsidRPr="008043F7">
        <w:t xml:space="preserve">, Version </w:t>
      </w:r>
      <w:r>
        <w:t>2.3</w:t>
      </w:r>
      <w:r w:rsidRPr="008043F7">
        <w:t xml:space="preserve">. </w:t>
      </w:r>
    </w:p>
    <w:p w:rsidR="0006531A" w:rsidRDefault="0006531A" w:rsidP="00D25B88">
      <w:pPr>
        <w:pStyle w:val="EX"/>
      </w:pPr>
      <w:r>
        <w:t>[3]</w:t>
      </w:r>
      <w:r w:rsidRPr="00CA044A">
        <w:tab/>
        <w:t xml:space="preserve">3GPP TS 32.300: </w:t>
      </w:r>
      <w:r>
        <w:t>3</w:t>
      </w:r>
      <w:r w:rsidRPr="006C7EC1">
        <w:rPr>
          <w:vertAlign w:val="superscript"/>
        </w:rPr>
        <w:t>rd</w:t>
      </w:r>
      <w:r>
        <w:t xml:space="preserve"> Generation Partnership Projects; Technical Specification Group Services and System Aspects; Telecommunication management; Configuration Management (CM); </w:t>
      </w:r>
      <w:r w:rsidRPr="00CA044A">
        <w:t>Name convention for Managed Objects.</w:t>
      </w:r>
    </w:p>
    <w:p w:rsidR="0006531A" w:rsidRPr="00CA044A" w:rsidRDefault="0006531A" w:rsidP="009679A4">
      <w:pPr>
        <w:pStyle w:val="EX"/>
      </w:pPr>
      <w:r>
        <w:t>[4]</w:t>
      </w:r>
      <w:r>
        <w:tab/>
        <w:t xml:space="preserve">3GPP TS </w:t>
      </w:r>
      <w:r w:rsidRPr="00CA044A">
        <w:t>2</w:t>
      </w:r>
      <w:r>
        <w:t>3.002</w:t>
      </w:r>
      <w:r w:rsidRPr="00CA044A">
        <w:t xml:space="preserve">: </w:t>
      </w:r>
      <w:r>
        <w:t>3</w:t>
      </w:r>
      <w:r w:rsidRPr="006C7EC1">
        <w:rPr>
          <w:vertAlign w:val="superscript"/>
        </w:rPr>
        <w:t>rd</w:t>
      </w:r>
      <w:r>
        <w:t xml:space="preserve"> Generation Partnership Project; Technical Specification Group Services and System Aspects; Network architecture</w:t>
      </w:r>
      <w:r w:rsidRPr="00CA044A">
        <w:t>.</w:t>
      </w:r>
    </w:p>
    <w:p w:rsidR="0006531A" w:rsidRPr="00CA044A" w:rsidRDefault="0006531A" w:rsidP="00D25B88">
      <w:pPr>
        <w:pStyle w:val="EX"/>
      </w:pPr>
    </w:p>
    <w:p w:rsidR="0006531A" w:rsidRPr="008043F7" w:rsidRDefault="0006531A" w:rsidP="00D25B88">
      <w:pPr>
        <w:pStyle w:val="Heading1"/>
      </w:pPr>
      <w:r w:rsidRPr="008043F7">
        <w:br w:type="page"/>
      </w:r>
      <w:bookmarkStart w:id="10" w:name="_Toc303068541"/>
      <w:bookmarkStart w:id="11" w:name="_Toc303068779"/>
      <w:r w:rsidRPr="008043F7">
        <w:t>3</w:t>
      </w:r>
      <w:r w:rsidRPr="008043F7">
        <w:tab/>
        <w:t>Definitions and abbreviations</w:t>
      </w:r>
      <w:bookmarkEnd w:id="10"/>
      <w:bookmarkEnd w:id="11"/>
    </w:p>
    <w:p w:rsidR="0006531A" w:rsidRPr="008043F7" w:rsidRDefault="0006531A" w:rsidP="00D25B88">
      <w:pPr>
        <w:pStyle w:val="Heading2"/>
      </w:pPr>
      <w:bookmarkStart w:id="12" w:name="_Toc303068542"/>
      <w:bookmarkStart w:id="13" w:name="_Toc303068780"/>
      <w:r w:rsidRPr="008043F7">
        <w:t>3.1</w:t>
      </w:r>
      <w:r w:rsidRPr="008043F7">
        <w:tab/>
        <w:t>Definitions</w:t>
      </w:r>
      <w:bookmarkEnd w:id="12"/>
      <w:bookmarkEnd w:id="13"/>
    </w:p>
    <w:p w:rsidR="0006531A" w:rsidRDefault="0006531A" w:rsidP="00D25B88">
      <w:pPr>
        <w:rPr>
          <w:snapToGrid w:val="0"/>
        </w:rPr>
      </w:pPr>
      <w:r w:rsidRPr="00B42CC7">
        <w:rPr>
          <w:b/>
          <w:snapToGrid w:val="0"/>
        </w:rPr>
        <w:t>Distinguished Name</w:t>
      </w:r>
      <w:r w:rsidRPr="006C7EC1">
        <w:rPr>
          <w:snapToGrid w:val="0"/>
        </w:rPr>
        <w:t>:</w:t>
      </w:r>
      <w:r>
        <w:rPr>
          <w:snapToGrid w:val="0"/>
        </w:rPr>
        <w:t xml:space="preserve"> See 3GPP TS 32.300 [3].</w:t>
      </w:r>
    </w:p>
    <w:p w:rsidR="0006531A" w:rsidRDefault="0006531A"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r w:rsidRPr="008043F7">
        <w:t xml:space="preserve"> </w:t>
      </w:r>
    </w:p>
    <w:p w:rsidR="0006531A" w:rsidRDefault="0006531A" w:rsidP="00D25B88">
      <w:r w:rsidRPr="006C7EC1">
        <w:rPr>
          <w:b/>
        </w:rPr>
        <w:t>Lower Camel Case</w:t>
      </w:r>
      <w:r>
        <w:t xml:space="preserve">: It is the practice of writing compound words in which the words are joined without spaces. Initial letter of all except the first word shall be capitalized.  A word can be represented in abbreviated form. The abbreviation must be documented.  Examples: ‘mNIdentity’ and ‘minorDetails’ are the LCC for “managed node identity” and “minor details” respectively.  </w:t>
      </w:r>
    </w:p>
    <w:p w:rsidR="0006531A" w:rsidRDefault="0006531A" w:rsidP="00407EA1">
      <w:r w:rsidRPr="006C7EC1">
        <w:rPr>
          <w:b/>
        </w:rPr>
        <w:t>Upper Camel Case</w:t>
      </w:r>
      <w:r>
        <w:t xml:space="preserve">: It is the Lower Camel Case except that the first letter is capitalised.  Examples: ‘MNIdentity’ and ‘MinorDetails’ are the UCC for “managed node identity” and “minor details” respectively.  </w:t>
      </w:r>
    </w:p>
    <w:p w:rsidR="0006531A" w:rsidRDefault="0006531A" w:rsidP="00D25B88"/>
    <w:p w:rsidR="0006531A" w:rsidRPr="008043F7" w:rsidRDefault="0006531A" w:rsidP="00D25B88">
      <w:pPr>
        <w:pStyle w:val="Heading2"/>
      </w:pPr>
      <w:bookmarkStart w:id="14" w:name="_Toc303068543"/>
      <w:bookmarkStart w:id="15" w:name="_Toc303068781"/>
      <w:r w:rsidRPr="008043F7">
        <w:t>3.2</w:t>
      </w:r>
      <w:r w:rsidRPr="008043F7">
        <w:tab/>
        <w:t>Abbreviations</w:t>
      </w:r>
      <w:bookmarkEnd w:id="14"/>
      <w:bookmarkEnd w:id="15"/>
    </w:p>
    <w:p w:rsidR="0006531A" w:rsidRDefault="0006531A" w:rsidP="00D25B88">
      <w:pPr>
        <w:pStyle w:val="EW"/>
        <w:ind w:left="284" w:firstLine="0"/>
      </w:pPr>
      <w:r>
        <w:t>CM</w:t>
      </w:r>
      <w:r>
        <w:tab/>
      </w:r>
      <w:r>
        <w:tab/>
      </w:r>
      <w:r>
        <w:tab/>
      </w:r>
      <w:r>
        <w:tab/>
        <w:t>Configuration Management</w:t>
      </w:r>
    </w:p>
    <w:p w:rsidR="0006531A" w:rsidRDefault="0006531A" w:rsidP="00D25B88">
      <w:pPr>
        <w:pStyle w:val="EW"/>
      </w:pPr>
      <w:r>
        <w:t>DN</w:t>
      </w:r>
      <w:r>
        <w:tab/>
        <w:t>Distinguished Name</w:t>
      </w:r>
    </w:p>
    <w:p w:rsidR="0006531A" w:rsidRDefault="0006531A" w:rsidP="00D25B88">
      <w:pPr>
        <w:pStyle w:val="EW"/>
      </w:pPr>
      <w:r>
        <w:t>FNM</w:t>
      </w:r>
      <w:r>
        <w:tab/>
        <w:t xml:space="preserve">Federated Network Model </w:t>
      </w:r>
    </w:p>
    <w:p w:rsidR="0006531A" w:rsidRDefault="0006531A" w:rsidP="00D25B88">
      <w:pPr>
        <w:pStyle w:val="EW"/>
      </w:pPr>
      <w:r>
        <w:t>IOC</w:t>
      </w:r>
      <w:r>
        <w:tab/>
        <w:t>Information Object Class</w:t>
      </w:r>
    </w:p>
    <w:p w:rsidR="0006531A" w:rsidRDefault="0006531A" w:rsidP="00321A17">
      <w:pPr>
        <w:pStyle w:val="EW"/>
      </w:pPr>
      <w:r w:rsidRPr="008043F7">
        <w:t>IRP</w:t>
      </w:r>
      <w:r w:rsidRPr="008043F7">
        <w:tab/>
        <w:t>Integration Reference Point</w:t>
      </w:r>
    </w:p>
    <w:p w:rsidR="0006531A" w:rsidRDefault="0006531A" w:rsidP="00D25B88">
      <w:pPr>
        <w:pStyle w:val="EW"/>
      </w:pPr>
      <w:r>
        <w:t>JWG</w:t>
      </w:r>
      <w:r>
        <w:tab/>
        <w:t>(3GPP/TM Forum) Joint Working Group</w:t>
      </w:r>
    </w:p>
    <w:p w:rsidR="0006531A" w:rsidRPr="008043F7" w:rsidRDefault="0006531A" w:rsidP="00D25B88">
      <w:pPr>
        <w:pStyle w:val="EW"/>
      </w:pPr>
      <w:r>
        <w:t>LCC</w:t>
      </w:r>
      <w:r>
        <w:tab/>
        <w:t>Lower Camel Case</w:t>
      </w:r>
    </w:p>
    <w:p w:rsidR="0006531A" w:rsidRPr="008043F7" w:rsidRDefault="0006531A" w:rsidP="00D25B88">
      <w:pPr>
        <w:pStyle w:val="EW"/>
      </w:pPr>
      <w:r w:rsidRPr="008043F7">
        <w:t>NRM</w:t>
      </w:r>
      <w:r w:rsidRPr="008043F7">
        <w:tab/>
        <w:t>Network Resource Model</w:t>
      </w:r>
    </w:p>
    <w:p w:rsidR="0006531A" w:rsidRDefault="0006531A" w:rsidP="00D25B88">
      <w:pPr>
        <w:pStyle w:val="EW"/>
      </w:pPr>
      <w:r w:rsidRPr="008043F7">
        <w:t>OMG</w:t>
      </w:r>
      <w:r w:rsidRPr="008043F7">
        <w:tab/>
        <w:t>Object Management Group</w:t>
      </w:r>
    </w:p>
    <w:p w:rsidR="0006531A" w:rsidRPr="008043F7" w:rsidRDefault="0006531A" w:rsidP="00D25B88">
      <w:pPr>
        <w:pStyle w:val="EW"/>
      </w:pPr>
      <w:r>
        <w:t>UCC</w:t>
      </w:r>
      <w:r>
        <w:tab/>
        <w:t>Upper Camel Case</w:t>
      </w:r>
    </w:p>
    <w:p w:rsidR="0006531A" w:rsidRPr="008043F7" w:rsidRDefault="0006531A" w:rsidP="00D25B88">
      <w:pPr>
        <w:pStyle w:val="EX"/>
      </w:pPr>
      <w:r w:rsidRPr="008043F7">
        <w:t>UML</w:t>
      </w:r>
      <w:r w:rsidRPr="008043F7">
        <w:tab/>
        <w:t>Unified Modelling Language (OMG)</w:t>
      </w:r>
    </w:p>
    <w:p w:rsidR="0006531A" w:rsidRPr="008043F7" w:rsidRDefault="0006531A" w:rsidP="00D25B88">
      <w:pPr>
        <w:pStyle w:val="Heading1"/>
      </w:pPr>
      <w:bookmarkStart w:id="16" w:name="_Toc303068544"/>
      <w:bookmarkStart w:id="17" w:name="_Toc303068782"/>
      <w:r w:rsidRPr="008043F7">
        <w:t>4</w:t>
      </w:r>
      <w:r w:rsidRPr="008043F7">
        <w:tab/>
        <w:t>Requirements</w:t>
      </w:r>
      <w:bookmarkEnd w:id="16"/>
      <w:bookmarkEnd w:id="17"/>
    </w:p>
    <w:p w:rsidR="0006531A" w:rsidRDefault="0006531A"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Model Alignment work </w:t>
      </w:r>
      <w:r w:rsidRPr="008043F7">
        <w:t xml:space="preserve">such as </w:t>
      </w:r>
      <w:r>
        <w:t>the Umbrella model of the FNM discussed in Converged Management of Fixed/Mobile Network project</w:t>
      </w:r>
      <w:r w:rsidRPr="008043F7">
        <w:t>.</w:t>
      </w:r>
      <w:bookmarkStart w:id="18" w:name="historyclause"/>
      <w:r w:rsidRPr="008043F7">
        <w:br w:type="page"/>
      </w:r>
    </w:p>
    <w:p w:rsidR="0006531A" w:rsidRPr="008043F7" w:rsidRDefault="0006531A" w:rsidP="005C7B7F">
      <w:pPr>
        <w:pStyle w:val="Heading1"/>
      </w:pPr>
      <w:bookmarkStart w:id="19" w:name="_Toc303068545"/>
      <w:bookmarkStart w:id="20" w:name="_Toc303068783"/>
      <w:r w:rsidRPr="008043F7">
        <w:t>5</w:t>
      </w:r>
      <w:r w:rsidRPr="008043F7">
        <w:tab/>
        <w:t>Model Elements and Notations</w:t>
      </w:r>
      <w:bookmarkEnd w:id="19"/>
      <w:bookmarkEnd w:id="20"/>
    </w:p>
    <w:p w:rsidR="0006531A" w:rsidRPr="008043F7" w:rsidRDefault="0006531A" w:rsidP="00D25B88">
      <w:pPr>
        <w:pStyle w:val="Heading2"/>
      </w:pPr>
      <w:bookmarkStart w:id="21" w:name="_Toc303068546"/>
      <w:bookmarkStart w:id="22" w:name="_Toc303068784"/>
      <w:r w:rsidRPr="008043F7">
        <w:t>5.1</w:t>
      </w:r>
      <w:r w:rsidRPr="008043F7">
        <w:tab/>
        <w:t>Basic model elements</w:t>
      </w:r>
      <w:bookmarkEnd w:id="21"/>
      <w:bookmarkEnd w:id="22"/>
    </w:p>
    <w:p w:rsidR="0006531A" w:rsidRDefault="0006531A" w:rsidP="00D25B88">
      <w:r w:rsidRPr="008043F7">
        <w:t>UML defined a number of basic model elements. This sub</w:t>
      </w:r>
      <w:r>
        <w:t>-</w:t>
      </w:r>
      <w:r w:rsidRPr="008043F7">
        <w:t>clause lists the selected subset for use in the repertoire. The semantics of the</w:t>
      </w:r>
      <w:r>
        <w:t>se</w:t>
      </w:r>
      <w:r w:rsidRPr="008043F7">
        <w:t xml:space="preserve"> selected </w:t>
      </w:r>
      <w:r>
        <w:t>basic model elements</w:t>
      </w:r>
      <w:r w:rsidRPr="008043F7">
        <w:t xml:space="preserve"> are defined in </w:t>
      </w:r>
      <w:r>
        <w:t>[1]</w:t>
      </w:r>
      <w:r w:rsidRPr="008043F7">
        <w:t>.</w:t>
      </w:r>
    </w:p>
    <w:p w:rsidR="0006531A" w:rsidRDefault="0006531A" w:rsidP="00D25B88">
      <w:r>
        <w:t>For each basic model elements listed, there are three parts.  The first part is its description. The second part is its graphical notation examples and the third part is the rule, if any, recommended for labelling or naming it.</w:t>
      </w:r>
    </w:p>
    <w:p w:rsidR="0006531A" w:rsidRDefault="0006531A" w:rsidP="00D25B88">
      <w:r>
        <w:t>Note that the graphical notation has the following characteristics:</w:t>
      </w:r>
    </w:p>
    <w:p w:rsidR="0006531A" w:rsidRDefault="0006531A" w:rsidP="001C47E2">
      <w:pPr>
        <w:numPr>
          <w:ilvl w:val="0"/>
          <w:numId w:val="44"/>
          <w:numberingChange w:id="23" w:author="lmcedts" w:date="2011-09-13T09:04:00Z" w:original="%1:1:0:."/>
        </w:numPr>
      </w:pPr>
      <w:r>
        <w:t xml:space="preserve">Each one is used to represent a particular basic model element as described.  Although it is a valid representation of the basic model element, it is not a valid representation of a UML model. </w:t>
      </w:r>
    </w:p>
    <w:p w:rsidR="0006531A" w:rsidRDefault="0006531A" w:rsidP="001C47E2">
      <w:pPr>
        <w:numPr>
          <w:ilvl w:val="0"/>
          <w:numId w:val="44"/>
          <w:numberingChange w:id="24" w:author="lmcedts" w:date="2011-09-13T09:04:00Z" w:original="%1:2:0:."/>
        </w:numPr>
      </w:pPr>
      <w:r>
        <w:t>The graphical notation of a UML Class may show an empty operation compartment (i.e. the third compartment). See the graphical notation of 5.1.1 has an empty third compartment.</w:t>
      </w:r>
    </w:p>
    <w:p w:rsidR="0006531A" w:rsidRDefault="0006531A" w:rsidP="004C1BFB">
      <w:pPr>
        <w:numPr>
          <w:ilvl w:val="0"/>
          <w:numId w:val="44"/>
          <w:numberingChange w:id="25" w:author="lmcedts" w:date="2011-09-13T09:04:00Z" w:original="%1:3:0:."/>
        </w:numPr>
      </w:pPr>
      <w:r>
        <w:t>The graphical notation of a UML Class may show an empty attribute compartment (i.e. the second compartment). See the graphical notation of 5.1.2 has an empty second compartment.</w:t>
      </w:r>
    </w:p>
    <w:p w:rsidR="0006531A" w:rsidRDefault="0006531A" w:rsidP="001C47E2">
      <w:pPr>
        <w:numPr>
          <w:ilvl w:val="0"/>
          <w:numId w:val="44"/>
          <w:numberingChange w:id="26" w:author="lmcedts" w:date="2011-09-13T09:04:00Z" w:original="%1:4:0:."/>
        </w:numPr>
      </w:pPr>
      <w:r>
        <w:t>The visibility symbol (see the graphical symbol of 5.1.1) may appear along with the class attribute.  If so, ignore it.  Visibility concept, as property of a model element, is not used in Repertoire.</w:t>
      </w:r>
    </w:p>
    <w:p w:rsidR="0006531A" w:rsidRPr="008043F7" w:rsidRDefault="0006531A" w:rsidP="001C47E2">
      <w:pPr>
        <w:numPr>
          <w:ilvl w:val="0"/>
          <w:numId w:val="44"/>
          <w:numberingChange w:id="27" w:author="lmcedts" w:date="2011-09-13T09:04:00Z" w:original="%1:5:0:."/>
        </w:numPr>
      </w:pPr>
      <w:r>
        <w:t>The examples used in this document are for illustration purposes and may or may not exist in specifications.</w:t>
      </w:r>
    </w:p>
    <w:p w:rsidR="0006531A" w:rsidRPr="001355BF" w:rsidRDefault="0006531A" w:rsidP="001355BF">
      <w:pPr>
        <w:pStyle w:val="Heading3"/>
      </w:pPr>
      <w:bookmarkStart w:id="28" w:name="_Toc303068547"/>
      <w:bookmarkStart w:id="29" w:name="_Toc303068785"/>
      <w:r>
        <w:t>5.1.1</w:t>
      </w:r>
      <w:r w:rsidRPr="00D51641">
        <w:tab/>
      </w:r>
      <w:r>
        <w:t>A</w:t>
      </w:r>
      <w:r w:rsidRPr="00B54B6C">
        <w:t>ttribute</w:t>
      </w:r>
      <w:bookmarkEnd w:id="28"/>
      <w:bookmarkEnd w:id="29"/>
      <w:r w:rsidRPr="00B54B6C">
        <w:t xml:space="preserve"> </w:t>
      </w:r>
    </w:p>
    <w:p w:rsidR="0006531A" w:rsidRDefault="0006531A" w:rsidP="006C7EC1">
      <w:pPr>
        <w:pStyle w:val="Heading4"/>
      </w:pPr>
      <w:bookmarkStart w:id="30" w:name="_Toc303068548"/>
      <w:r>
        <w:t>5.1.1.1</w:t>
      </w:r>
      <w:r>
        <w:tab/>
        <w:t>Description</w:t>
      </w:r>
      <w:bookmarkEnd w:id="30"/>
    </w:p>
    <w:p w:rsidR="0006531A" w:rsidRDefault="0006531A"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r>
        <w:t xml:space="preserve">  </w:t>
      </w:r>
    </w:p>
    <w:p w:rsidR="0006531A" w:rsidRDefault="0006531A" w:rsidP="00D25B88">
      <w:pPr>
        <w:pStyle w:val="ListBullet"/>
        <w:numPr>
          <w:ilvl w:val="0"/>
          <w:numId w:val="0"/>
        </w:numPr>
      </w:pPr>
      <w:r>
        <w:t>An element that is typed implies that the element can only refer to a constrained set of values.</w:t>
      </w:r>
      <w:r w:rsidRPr="00196078">
        <w:t xml:space="preserve"> </w:t>
      </w:r>
    </w:p>
    <w:p w:rsidR="0006531A" w:rsidRDefault="0006531A" w:rsidP="00D25B88">
      <w:pPr>
        <w:pStyle w:val="ListBullet"/>
        <w:numPr>
          <w:ilvl w:val="0"/>
          <w:numId w:val="0"/>
        </w:numPr>
      </w:pPr>
      <w:r>
        <w:t>See 10.1.4 Type of [1] for more information on type</w:t>
      </w:r>
      <w:r w:rsidRPr="00C36E8B">
        <w:t>.</w:t>
      </w:r>
      <w:r>
        <w:t xml:space="preserve">  </w:t>
      </w:r>
    </w:p>
    <w:p w:rsidR="0006531A" w:rsidRDefault="0006531A" w:rsidP="00D25B88">
      <w:pPr>
        <w:pStyle w:val="ListBullet"/>
        <w:numPr>
          <w:ilvl w:val="0"/>
          <w:numId w:val="0"/>
        </w:numPr>
      </w:pPr>
      <w:r>
        <w:t xml:space="preserve">See 5.2.3 and 5.3.3 for predefined data type and user-defined data type that can apply type information to an element.  </w:t>
      </w:r>
    </w:p>
    <w:p w:rsidR="0006531A" w:rsidRDefault="0006531A" w:rsidP="006C7EC1">
      <w:pPr>
        <w:pStyle w:val="Heading4"/>
      </w:pPr>
      <w:bookmarkStart w:id="31" w:name="_Toc303068549"/>
      <w:r>
        <w:t>5.1.1.2</w:t>
      </w:r>
      <w:r>
        <w:tab/>
        <w:t>Example</w:t>
      </w:r>
      <w:bookmarkEnd w:id="31"/>
    </w:p>
    <w:p w:rsidR="0006531A" w:rsidRPr="00D064EF" w:rsidRDefault="0006531A"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06531A" w:rsidRDefault="0006531A" w:rsidP="00E06DAF">
      <w:pPr>
        <w:pStyle w:val="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63pt">
            <v:imagedata r:id="rId7" o:title=""/>
          </v:shape>
        </w:pict>
      </w:r>
    </w:p>
    <w:p w:rsidR="0006531A" w:rsidRDefault="0006531A" w:rsidP="006C7EC1">
      <w:pPr>
        <w:pStyle w:val="Caption"/>
        <w:jc w:val="center"/>
        <w:rPr>
          <w:bCs w:val="0"/>
        </w:rPr>
      </w:pPr>
      <w:bookmarkStart w:id="32" w:name="_Toc303069982"/>
      <w:r>
        <w:t xml:space="preserve">Figure </w:t>
      </w:r>
      <w:fldSimple w:instr=" SEQ Figure \* ARABIC ">
        <w:r>
          <w:rPr>
            <w:noProof/>
          </w:rPr>
          <w:t>1</w:t>
        </w:r>
      </w:fldSimple>
      <w:r>
        <w:t>: Attribute notation</w:t>
      </w:r>
      <w:bookmarkEnd w:id="32"/>
    </w:p>
    <w:p w:rsidR="0006531A" w:rsidRPr="00C36E8B" w:rsidRDefault="0006531A" w:rsidP="00216000">
      <w:pPr>
        <w:pStyle w:val="Heading4"/>
      </w:pPr>
      <w:bookmarkStart w:id="33" w:name="_Toc303068550"/>
      <w:r>
        <w:t>5.1.1.3</w:t>
      </w:r>
      <w:r>
        <w:tab/>
        <w:t>Name style</w:t>
      </w:r>
      <w:bookmarkEnd w:id="33"/>
    </w:p>
    <w:p w:rsidR="0006531A" w:rsidRDefault="0006531A" w:rsidP="001355BF">
      <w:r>
        <w:t>An attribute has a name.  The</w:t>
      </w:r>
      <w:commentRangeStart w:id="34"/>
      <w:r>
        <w:t xml:space="preserve"> Lower Camel Case (LCC) shall be used for it.</w:t>
      </w:r>
      <w:commentRangeEnd w:id="34"/>
      <w:r>
        <w:rPr>
          <w:rStyle w:val="CommentReference"/>
          <w:lang w:eastAsia="ja-JP"/>
        </w:rPr>
        <w:commentReference w:id="34"/>
      </w:r>
    </w:p>
    <w:p w:rsidR="0006531A" w:rsidRDefault="0006531A" w:rsidP="00DA0228">
      <w:pPr>
        <w:pStyle w:val="Heading3"/>
        <w:numPr>
          <w:ilvl w:val="2"/>
          <w:numId w:val="45"/>
          <w:numberingChange w:id="35" w:author="lmcedts" w:date="2011-09-13T09:04:00Z" w:original="%1:5:0:.%2:1:0:.%3:2:0:"/>
        </w:numPr>
      </w:pPr>
      <w:bookmarkStart w:id="36" w:name="_Toc302902217"/>
      <w:bookmarkStart w:id="37" w:name="_Toc302902909"/>
      <w:bookmarkStart w:id="38" w:name="_Toc302902976"/>
      <w:bookmarkStart w:id="39" w:name="_Toc302903071"/>
      <w:bookmarkStart w:id="40" w:name="_Toc302903156"/>
      <w:bookmarkStart w:id="41" w:name="_Toc302903308"/>
      <w:bookmarkStart w:id="42" w:name="_Toc302903390"/>
      <w:bookmarkStart w:id="43" w:name="_Toc302903472"/>
      <w:bookmarkStart w:id="44" w:name="_Toc302903645"/>
      <w:bookmarkStart w:id="45" w:name="_Toc302903727"/>
      <w:bookmarkStart w:id="46" w:name="_Toc302918657"/>
      <w:bookmarkStart w:id="47" w:name="_Toc303068466"/>
      <w:bookmarkStart w:id="48" w:name="_Toc303068551"/>
      <w:bookmarkStart w:id="49" w:name="_Toc303068673"/>
      <w:bookmarkStart w:id="50" w:name="_Toc303068786"/>
      <w:bookmarkStart w:id="51" w:name="_Toc303068552"/>
      <w:bookmarkStart w:id="52" w:name="_Toc30306878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A</w:t>
      </w:r>
      <w:r w:rsidRPr="00D51641">
        <w:t>ggregation</w:t>
      </w:r>
      <w:r>
        <w:t xml:space="preserve"> relationship</w:t>
      </w:r>
      <w:bookmarkEnd w:id="51"/>
      <w:bookmarkEnd w:id="52"/>
    </w:p>
    <w:p w:rsidR="0006531A" w:rsidRDefault="0006531A" w:rsidP="006C7EC1">
      <w:pPr>
        <w:pStyle w:val="Heading4"/>
        <w:numPr>
          <w:ilvl w:val="3"/>
          <w:numId w:val="45"/>
          <w:numberingChange w:id="53" w:author="lmcedts" w:date="2011-09-13T09:04:00Z" w:original="%1:5:0:.%2:1:0:.%3:2:0:.%4:1:0:"/>
        </w:numPr>
      </w:pPr>
      <w:bookmarkStart w:id="54" w:name="_Toc303068553"/>
      <w:r>
        <w:t>Description</w:t>
      </w:r>
      <w:bookmarkEnd w:id="54"/>
    </w:p>
    <w:p w:rsidR="0006531A" w:rsidRDefault="0006531A" w:rsidP="006C7EC1">
      <w:r>
        <w:t>It shows a class as a part of or subordinate to another class.</w:t>
      </w:r>
    </w:p>
    <w:p w:rsidR="0006531A" w:rsidRDefault="0006531A" w:rsidP="006C7EC1">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06531A" w:rsidRDefault="0006531A" w:rsidP="006C7EC1">
      <w:r>
        <w:t xml:space="preserve">See 7.3.2 AggregationKind (from Kernel) of </w:t>
      </w:r>
      <w:r w:rsidRPr="006C7EC1">
        <w:t>[2].</w:t>
      </w:r>
    </w:p>
    <w:p w:rsidR="0006531A" w:rsidRDefault="0006531A" w:rsidP="006C7EC1">
      <w:pPr>
        <w:pStyle w:val="Heading4"/>
      </w:pPr>
      <w:bookmarkStart w:id="55" w:name="_Toc303068554"/>
      <w:r>
        <w:t>5.1.2.2</w:t>
      </w:r>
      <w:r>
        <w:tab/>
        <w:t>Example</w:t>
      </w:r>
      <w:bookmarkEnd w:id="55"/>
    </w:p>
    <w:p w:rsidR="0006531A" w:rsidRPr="008043F7" w:rsidRDefault="0006531A" w:rsidP="00D25B88">
      <w:r w:rsidRPr="008043F7">
        <w:t xml:space="preserve">This </w:t>
      </w:r>
      <w:r>
        <w:t>example</w:t>
      </w:r>
      <w:r w:rsidRPr="008043F7">
        <w:t xml:space="preserve"> shows a hollow diamond attached to the end of a path to indicate aggregation. The diamond is attached to the class that is the aggregate.</w:t>
      </w:r>
      <w:r>
        <w:t xml:space="preserve">  Aggregation association shall have a name (see 5.1.2.3) and shall have indication of cardinality (see 5.1.7).</w:t>
      </w:r>
    </w:p>
    <w:p w:rsidR="0006531A" w:rsidRDefault="0006531A" w:rsidP="006C7EC1">
      <w:pPr>
        <w:pStyle w:val="TH"/>
        <w:jc w:val="left"/>
      </w:pPr>
      <w:r>
        <w:pict>
          <v:shape id="_x0000_i1026" type="#_x0000_t75" style="width:481.5pt;height:48pt">
            <v:imagedata r:id="rId9" o:title=""/>
          </v:shape>
        </w:pict>
      </w:r>
    </w:p>
    <w:p w:rsidR="0006531A" w:rsidRDefault="0006531A" w:rsidP="006C7EC1">
      <w:pPr>
        <w:pStyle w:val="Caption"/>
        <w:jc w:val="center"/>
        <w:rPr>
          <w:bCs w:val="0"/>
        </w:rPr>
      </w:pPr>
      <w:bookmarkStart w:id="56" w:name="_Toc303069983"/>
      <w:r>
        <w:t xml:space="preserve">Figure </w:t>
      </w:r>
      <w:fldSimple w:instr=" SEQ Figure \* ARABIC ">
        <w:r>
          <w:rPr>
            <w:noProof/>
          </w:rPr>
          <w:t>2</w:t>
        </w:r>
      </w:fldSimple>
      <w:r>
        <w:t>: Aggregation relationship notation</w:t>
      </w:r>
      <w:bookmarkEnd w:id="56"/>
    </w:p>
    <w:p w:rsidR="0006531A" w:rsidRPr="00C36E8B" w:rsidRDefault="0006531A" w:rsidP="00216000">
      <w:pPr>
        <w:pStyle w:val="Heading4"/>
      </w:pPr>
      <w:bookmarkStart w:id="57" w:name="_Toc303068555"/>
      <w:r>
        <w:t>5.1.2.3</w:t>
      </w:r>
      <w:r>
        <w:tab/>
        <w:t>Name style</w:t>
      </w:r>
      <w:bookmarkEnd w:id="57"/>
    </w:p>
    <w:p w:rsidR="0006531A" w:rsidRDefault="0006531A" w:rsidP="006C7EC1">
      <w:pPr>
        <w:rPr>
          <w:b/>
        </w:rPr>
      </w:pPr>
      <w:r>
        <w:t>An aggregation association name shall use the LCC style.</w:t>
      </w:r>
    </w:p>
    <w:p w:rsidR="0006531A" w:rsidRDefault="0006531A" w:rsidP="00D25B88">
      <w:pPr>
        <w:pStyle w:val="Heading3"/>
      </w:pPr>
      <w:bookmarkStart w:id="58" w:name="_Toc303068556"/>
      <w:bookmarkStart w:id="59" w:name="_Toc303068788"/>
      <w:r>
        <w:t>5.1.3</w:t>
      </w:r>
      <w:r>
        <w:tab/>
        <w:t>A</w:t>
      </w:r>
      <w:r w:rsidRPr="00D51641">
        <w:t xml:space="preserve">ssociation </w:t>
      </w:r>
      <w:r>
        <w:t>relationship</w:t>
      </w:r>
      <w:bookmarkEnd w:id="58"/>
      <w:bookmarkEnd w:id="59"/>
      <w:r w:rsidRPr="00D51641">
        <w:t xml:space="preserve"> </w:t>
      </w:r>
    </w:p>
    <w:p w:rsidR="0006531A" w:rsidRDefault="0006531A" w:rsidP="006C7EC1">
      <w:pPr>
        <w:pStyle w:val="Heading4"/>
      </w:pPr>
      <w:bookmarkStart w:id="60" w:name="_Toc303068557"/>
      <w:r>
        <w:t>5.1.3.1</w:t>
      </w:r>
      <w:r>
        <w:tab/>
        <w:t>Description</w:t>
      </w:r>
      <w:bookmarkEnd w:id="60"/>
    </w:p>
    <w:p w:rsidR="0006531A" w:rsidRDefault="0006531A" w:rsidP="006C7EC1">
      <w:r>
        <w:t>It shows a relationship between two classes and describes the reasons for the relationship and the rules that might govern that relationship.</w:t>
      </w:r>
    </w:p>
    <w:p w:rsidR="0006531A" w:rsidRDefault="0006531A" w:rsidP="006C7EC1">
      <w:r>
        <w:t>It has a name.  It has ends.  Its end, the association end(s), specifies the role that the object at one end of a relationship performs.  Each end of a relationship has properties that specify the role (see 5.1.8), multiplicity (see 5.1.7), visibility and navigability (see the arrow symbol used in 5.1.3.2) and constraints. Note that visibility would not be used (see bullet 4 of 5.1).</w:t>
      </w:r>
    </w:p>
    <w:p w:rsidR="0006531A" w:rsidRDefault="0006531A" w:rsidP="006C7EC1">
      <w:r>
        <w:t xml:space="preserve">See 7.3.3 Association of </w:t>
      </w:r>
      <w:r w:rsidRPr="006C7EC1">
        <w:t>[2].</w:t>
      </w:r>
    </w:p>
    <w:p w:rsidR="0006531A" w:rsidRDefault="0006531A" w:rsidP="00D25B88">
      <w:r w:rsidRPr="008043F7">
        <w:t>Th</w:t>
      </w:r>
      <w:r>
        <w:t>ese</w:t>
      </w:r>
      <w:r w:rsidRPr="008043F7">
        <w:t xml:space="preserve"> </w:t>
      </w:r>
      <w:r>
        <w:t>three ex</w:t>
      </w:r>
      <w:r w:rsidRPr="008043F7">
        <w:t>ample</w:t>
      </w:r>
      <w:r>
        <w:t>s</w:t>
      </w:r>
      <w:r w:rsidRPr="008043F7">
        <w:t xml:space="preserve"> show a binary association between two model elements. The association can include the possibility </w:t>
      </w:r>
      <w:r>
        <w:t xml:space="preserve">of </w:t>
      </w:r>
      <w:r w:rsidRPr="008043F7">
        <w:t>relating a model element to itself. Th</w:t>
      </w:r>
      <w:r>
        <w:t>e</w:t>
      </w:r>
      <w:r w:rsidRPr="008043F7">
        <w:t xml:space="preserve"> </w:t>
      </w:r>
      <w:r>
        <w:t>first ex</w:t>
      </w:r>
      <w:r w:rsidRPr="008043F7">
        <w:t xml:space="preserve">ample </w:t>
      </w:r>
      <w:r>
        <w:t xml:space="preserve">(Figure 3) </w:t>
      </w:r>
      <w:r w:rsidRPr="008043F7">
        <w:t>show</w:t>
      </w:r>
      <w:r>
        <w:t>s</w:t>
      </w:r>
      <w:r w:rsidRPr="008043F7">
        <w:t xml:space="preserve"> a bi-directional </w:t>
      </w:r>
      <w:r>
        <w:t xml:space="preserve">navigational </w:t>
      </w:r>
      <w:r w:rsidRPr="008043F7">
        <w:t xml:space="preserve">association in that </w:t>
      </w:r>
      <w:r>
        <w:t>each</w:t>
      </w:r>
      <w:r w:rsidRPr="008043F7">
        <w:t xml:space="preserve"> model element </w:t>
      </w:r>
      <w:r>
        <w:t>has a pointer to</w:t>
      </w:r>
      <w:r w:rsidRPr="008043F7">
        <w:t xml:space="preserve"> the other. Th</w:t>
      </w:r>
      <w:r>
        <w:t>e</w:t>
      </w:r>
      <w:r w:rsidRPr="008043F7">
        <w:t xml:space="preserve"> </w:t>
      </w:r>
      <w:r>
        <w:t>second ex</w:t>
      </w:r>
      <w:r w:rsidRPr="008043F7">
        <w:t xml:space="preserve">ample </w:t>
      </w:r>
      <w:r>
        <w:t xml:space="preserve">(Figure 4) </w:t>
      </w:r>
      <w:r w:rsidRPr="008043F7">
        <w:t>show</w:t>
      </w:r>
      <w:r>
        <w:t>s</w:t>
      </w:r>
      <w:r w:rsidRPr="008043F7">
        <w:t xml:space="preserve"> a bi-directional </w:t>
      </w:r>
      <w:r>
        <w:t xml:space="preserve">non-navigational </w:t>
      </w:r>
      <w:r w:rsidRPr="008043F7">
        <w:t xml:space="preserve">association in that </w:t>
      </w:r>
      <w:r>
        <w:t>each</w:t>
      </w:r>
      <w:r w:rsidRPr="008043F7">
        <w:t xml:space="preserve"> model element </w:t>
      </w:r>
      <w:r>
        <w:t>does not have a pointer to</w:t>
      </w:r>
      <w:r w:rsidRPr="008043F7">
        <w:t xml:space="preserve"> the other.</w:t>
      </w:r>
      <w:r>
        <w:t xml:space="preserve"> The third example (Figure 5)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the target model element and not vice-versa.</w:t>
      </w:r>
    </w:p>
    <w:p w:rsidR="0006531A" w:rsidRPr="00C36E8B" w:rsidRDefault="0006531A" w:rsidP="00A40243">
      <w:pPr>
        <w:pStyle w:val="Heading4"/>
      </w:pPr>
      <w:bookmarkStart w:id="61" w:name="_Toc303068558"/>
      <w:r>
        <w:t>5.1.3.2</w:t>
      </w:r>
      <w:r>
        <w:tab/>
        <w:t>Example</w:t>
      </w:r>
      <w:bookmarkEnd w:id="61"/>
    </w:p>
    <w:p w:rsidR="0006531A" w:rsidRDefault="0006531A" w:rsidP="005C7B7F">
      <w:pPr>
        <w:keepNext/>
      </w:pPr>
      <w:r>
        <w:t>Association shall have a name (see 5.1.4.3), shall have indication of cardinality (not shown in the examples below; see 5.1.7) and shall have indication of rolename (see 5.1.8).</w:t>
      </w:r>
    </w:p>
    <w:p w:rsidR="0006531A" w:rsidRDefault="0006531A" w:rsidP="00A374EE">
      <w:pPr>
        <w:keepNext/>
      </w:pPr>
      <w:r>
        <w:t xml:space="preserve">The model element involved in an association is said to be “playing a role” in that association.  Role has name such as </w:t>
      </w:r>
      <w:r w:rsidRPr="006C7EC1">
        <w:rPr>
          <w:rFonts w:ascii="Courier New" w:hAnsi="Courier New" w:cs="Courier New"/>
        </w:rPr>
        <w:t>+theAClass</w:t>
      </w:r>
      <w:r>
        <w:t xml:space="preserve"> of the example.  See 5.1.8.</w:t>
      </w:r>
    </w:p>
    <w:p w:rsidR="0006531A" w:rsidRDefault="0006531A" w:rsidP="00D25B88">
      <w:pPr>
        <w:pStyle w:val="TH"/>
      </w:pPr>
      <w:r>
        <w:pict>
          <v:shape id="_x0000_i1027" type="#_x0000_t75" style="width:446.25pt;height:48pt">
            <v:imagedata r:id="rId10" o:title=""/>
          </v:shape>
        </w:pict>
      </w:r>
    </w:p>
    <w:p w:rsidR="0006531A" w:rsidRDefault="0006531A" w:rsidP="006C7EC1">
      <w:pPr>
        <w:pStyle w:val="Caption"/>
        <w:jc w:val="center"/>
        <w:rPr>
          <w:bCs w:val="0"/>
        </w:rPr>
      </w:pPr>
      <w:bookmarkStart w:id="62" w:name="_Toc303069984"/>
      <w:r>
        <w:t xml:space="preserve">Figure </w:t>
      </w:r>
      <w:fldSimple w:instr=" SEQ Figure \* ARABIC ">
        <w:r>
          <w:rPr>
            <w:noProof/>
          </w:rPr>
          <w:t>3</w:t>
        </w:r>
      </w:fldSimple>
      <w:r>
        <w:t>: Bidirectional association relationship notation</w:t>
      </w:r>
      <w:bookmarkEnd w:id="62"/>
    </w:p>
    <w:p w:rsidR="0006531A" w:rsidRDefault="0006531A" w:rsidP="00D25B88">
      <w:pPr>
        <w:pStyle w:val="TH"/>
      </w:pPr>
      <w:r>
        <w:pict>
          <v:shape id="_x0000_i1028" type="#_x0000_t75" style="width:446.25pt;height:48pt">
            <v:imagedata r:id="rId11" o:title=""/>
          </v:shape>
        </w:pict>
      </w:r>
    </w:p>
    <w:p w:rsidR="0006531A" w:rsidRDefault="0006531A" w:rsidP="006C7EC1">
      <w:pPr>
        <w:pStyle w:val="Caption"/>
        <w:jc w:val="center"/>
        <w:rPr>
          <w:bCs w:val="0"/>
        </w:rPr>
      </w:pPr>
      <w:bookmarkStart w:id="63" w:name="_Toc303069985"/>
      <w:r>
        <w:t xml:space="preserve">Figure </w:t>
      </w:r>
      <w:fldSimple w:instr=" SEQ Figure \* ARABIC ">
        <w:r>
          <w:rPr>
            <w:noProof/>
          </w:rPr>
          <w:t>4</w:t>
        </w:r>
      </w:fldSimple>
      <w:r>
        <w:t xml:space="preserve">: </w:t>
      </w:r>
      <w:r w:rsidRPr="00685158">
        <w:t>Non na</w:t>
      </w:r>
      <w:r>
        <w:t xml:space="preserve">vigational association relationship </w:t>
      </w:r>
      <w:r w:rsidRPr="00685158">
        <w:t>notation</w:t>
      </w:r>
      <w:bookmarkEnd w:id="63"/>
    </w:p>
    <w:p w:rsidR="0006531A" w:rsidRDefault="0006531A" w:rsidP="00D25B88">
      <w:pPr>
        <w:pStyle w:val="TH"/>
      </w:pPr>
      <w:r>
        <w:pict>
          <v:shape id="_x0000_i1029" type="#_x0000_t75" style="width:446.25pt;height:48pt">
            <v:imagedata r:id="rId12" o:title=""/>
          </v:shape>
        </w:pict>
      </w:r>
    </w:p>
    <w:p w:rsidR="0006531A" w:rsidRDefault="0006531A" w:rsidP="006C7EC1">
      <w:pPr>
        <w:pStyle w:val="Caption"/>
        <w:jc w:val="center"/>
        <w:rPr>
          <w:bCs w:val="0"/>
        </w:rPr>
      </w:pPr>
      <w:bookmarkStart w:id="64" w:name="_Toc303069986"/>
      <w:r>
        <w:t xml:space="preserve">Figure </w:t>
      </w:r>
      <w:fldSimple w:instr=" SEQ Figure \* ARABIC ">
        <w:r>
          <w:rPr>
            <w:noProof/>
          </w:rPr>
          <w:t>5</w:t>
        </w:r>
      </w:fldSimple>
      <w:r>
        <w:t>: Uni</w:t>
      </w:r>
      <w:r w:rsidRPr="007A6B75">
        <w:t>d</w:t>
      </w:r>
      <w:r>
        <w:t xml:space="preserve">irectional association relationship </w:t>
      </w:r>
      <w:r w:rsidRPr="007A6B75">
        <w:t>notation</w:t>
      </w:r>
      <w:bookmarkEnd w:id="64"/>
    </w:p>
    <w:p w:rsidR="0006531A" w:rsidRPr="00C36E8B" w:rsidRDefault="0006531A" w:rsidP="00926BB3">
      <w:pPr>
        <w:pStyle w:val="Heading4"/>
      </w:pPr>
      <w:bookmarkStart w:id="65" w:name="_Toc303068559"/>
      <w:r>
        <w:t>5.1.3.3</w:t>
      </w:r>
      <w:r>
        <w:tab/>
        <w:t>Name style</w:t>
      </w:r>
      <w:bookmarkEnd w:id="65"/>
    </w:p>
    <w:p w:rsidR="0006531A" w:rsidRPr="006C7EC1" w:rsidRDefault="0006531A" w:rsidP="005C7B7F">
      <w:pPr>
        <w:keepNext/>
        <w:rPr>
          <w:b/>
        </w:rPr>
      </w:pPr>
      <w:r>
        <w:t>An association name shall use the LCC style.</w:t>
      </w:r>
    </w:p>
    <w:p w:rsidR="0006531A" w:rsidRDefault="0006531A" w:rsidP="006C7EC1">
      <w:pPr>
        <w:rPr>
          <w:b/>
        </w:rPr>
      </w:pPr>
      <w:r>
        <w:t>The association name format for unidirectional association, bidirectional and non-navigational associations are TBD.</w:t>
      </w:r>
    </w:p>
    <w:p w:rsidR="0006531A" w:rsidRPr="00D51641" w:rsidRDefault="0006531A" w:rsidP="00D25B88">
      <w:pPr>
        <w:pStyle w:val="Heading3"/>
      </w:pPr>
      <w:bookmarkStart w:id="66" w:name="_Toc303068560"/>
      <w:bookmarkStart w:id="67" w:name="_Toc303068789"/>
      <w:r>
        <w:t>5.1.4</w:t>
      </w:r>
      <w:r>
        <w:tab/>
        <w:t>G</w:t>
      </w:r>
      <w:r w:rsidRPr="00D51641">
        <w:t>eneralization relationship</w:t>
      </w:r>
      <w:bookmarkEnd w:id="66"/>
      <w:bookmarkEnd w:id="67"/>
    </w:p>
    <w:p w:rsidR="0006531A" w:rsidRDefault="0006531A" w:rsidP="006C7EC1">
      <w:pPr>
        <w:pStyle w:val="Heading4"/>
      </w:pPr>
      <w:bookmarkStart w:id="68" w:name="_Toc303068561"/>
      <w:r>
        <w:t>5.1.4.1</w:t>
      </w:r>
      <w:r>
        <w:tab/>
        <w:t>Description</w:t>
      </w:r>
      <w:bookmarkEnd w:id="68"/>
    </w:p>
    <w:p w:rsidR="0006531A" w:rsidRDefault="0006531A" w:rsidP="006C7EC1">
      <w:pPr>
        <w:rPr>
          <w:highlight w:val="yellow"/>
        </w:rPr>
      </w:pPr>
      <w:r>
        <w:t>It indicates a relationship in which one class (the child) is based on another class (the parent).</w:t>
      </w:r>
    </w:p>
    <w:p w:rsidR="0006531A" w:rsidRPr="001D5226" w:rsidRDefault="0006531A" w:rsidP="000F0528">
      <w:r>
        <w:t xml:space="preserve">See 7.3.20 Generalization of </w:t>
      </w:r>
      <w:r w:rsidRPr="00AB488A">
        <w:t>[2].</w:t>
      </w:r>
    </w:p>
    <w:p w:rsidR="0006531A" w:rsidRDefault="0006531A" w:rsidP="006C7EC1">
      <w:pPr>
        <w:pStyle w:val="Heading4"/>
      </w:pPr>
      <w:bookmarkStart w:id="69" w:name="_Toc303068562"/>
      <w:r>
        <w:t>5.1.4.2</w:t>
      </w:r>
      <w:r>
        <w:tab/>
        <w:t>Example</w:t>
      </w:r>
      <w:bookmarkEnd w:id="69"/>
    </w:p>
    <w:p w:rsidR="0006531A" w:rsidRPr="008043F7" w:rsidRDefault="0006531A"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IRPAgent_vendor_A</w:t>
      </w:r>
      <w:r w:rsidRPr="008043F7">
        <w:t>) that is fully consistent with the first element and that adds additional information.</w:t>
      </w:r>
    </w:p>
    <w:p w:rsidR="0006531A" w:rsidRDefault="0006531A" w:rsidP="00D25B88">
      <w:pPr>
        <w:pStyle w:val="TH"/>
      </w:pPr>
      <w:r>
        <w:pict>
          <v:shape id="_x0000_i1030" type="#_x0000_t75" style="width:367.5pt;height:48pt" fillcolor="window">
            <v:imagedata r:id="rId13" o:title=""/>
          </v:shape>
        </w:pict>
      </w:r>
    </w:p>
    <w:p w:rsidR="0006531A" w:rsidRDefault="0006531A" w:rsidP="006C7EC1">
      <w:pPr>
        <w:pStyle w:val="Caption"/>
        <w:jc w:val="center"/>
        <w:rPr>
          <w:bCs w:val="0"/>
        </w:rPr>
      </w:pPr>
      <w:bookmarkStart w:id="70" w:name="_Toc303069987"/>
      <w:r>
        <w:t xml:space="preserve">Figure </w:t>
      </w:r>
      <w:fldSimple w:instr=" SEQ Figure \* ARABIC ">
        <w:r>
          <w:rPr>
            <w:noProof/>
          </w:rPr>
          <w:t>6</w:t>
        </w:r>
      </w:fldSimple>
      <w:r>
        <w:t xml:space="preserve">: </w:t>
      </w:r>
      <w:r w:rsidRPr="00580BF0">
        <w:t>Generalization relationship notation</w:t>
      </w:r>
      <w:bookmarkEnd w:id="70"/>
    </w:p>
    <w:p w:rsidR="0006531A" w:rsidRPr="00C36E8B" w:rsidRDefault="0006531A" w:rsidP="00926BB3">
      <w:pPr>
        <w:pStyle w:val="Heading4"/>
      </w:pPr>
      <w:bookmarkStart w:id="71" w:name="_Toc303068563"/>
      <w:r>
        <w:t>5.1.4.3</w:t>
      </w:r>
      <w:r>
        <w:tab/>
        <w:t>Name style</w:t>
      </w:r>
      <w:bookmarkEnd w:id="71"/>
    </w:p>
    <w:p w:rsidR="0006531A" w:rsidRDefault="0006531A" w:rsidP="006C7EC1">
      <w:pPr>
        <w:rPr>
          <w:b/>
        </w:rPr>
      </w:pPr>
      <w:r>
        <w:t>It has no name so there is no name style.</w:t>
      </w:r>
    </w:p>
    <w:p w:rsidR="0006531A" w:rsidRPr="00D51641" w:rsidRDefault="0006531A" w:rsidP="00D25B88">
      <w:pPr>
        <w:pStyle w:val="Heading3"/>
      </w:pPr>
      <w:bookmarkStart w:id="72" w:name="_Toc303068564"/>
      <w:bookmarkStart w:id="73" w:name="_Toc303068790"/>
      <w:r w:rsidRPr="00D51641">
        <w:t>5</w:t>
      </w:r>
      <w:r>
        <w:t>.1.5</w:t>
      </w:r>
      <w:r w:rsidRPr="00D51641">
        <w:tab/>
      </w:r>
      <w:r>
        <w:t>D</w:t>
      </w:r>
      <w:r w:rsidRPr="00D51641">
        <w:t>ependency relationship</w:t>
      </w:r>
      <w:bookmarkEnd w:id="72"/>
      <w:bookmarkEnd w:id="73"/>
      <w:r w:rsidRPr="00D51641">
        <w:t xml:space="preserve"> </w:t>
      </w:r>
    </w:p>
    <w:p w:rsidR="0006531A" w:rsidRDefault="0006531A" w:rsidP="006C7EC1">
      <w:pPr>
        <w:pStyle w:val="Heading4"/>
      </w:pPr>
      <w:bookmarkStart w:id="74" w:name="_Toc303068565"/>
      <w:r>
        <w:t>5.1.5.1</w:t>
      </w:r>
      <w:r>
        <w:tab/>
        <w:t>Description</w:t>
      </w:r>
      <w:bookmarkEnd w:id="74"/>
    </w:p>
    <w:p w:rsidR="0006531A" w:rsidRPr="001D5226" w:rsidRDefault="0006531A" w:rsidP="000F0528">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06531A" w:rsidRPr="00C36E8B" w:rsidRDefault="0006531A" w:rsidP="00926BB3">
      <w:pPr>
        <w:pStyle w:val="Heading4"/>
      </w:pPr>
      <w:bookmarkStart w:id="75" w:name="_Toc303068566"/>
      <w:r>
        <w:t>5.1.5.2</w:t>
      </w:r>
      <w:r>
        <w:tab/>
        <w:t>Example</w:t>
      </w:r>
      <w:bookmarkEnd w:id="75"/>
    </w:p>
    <w:p w:rsidR="0006531A" w:rsidRPr="008043F7" w:rsidRDefault="0006531A" w:rsidP="005C7B7F">
      <w:pPr>
        <w:keepNext/>
      </w:pPr>
      <w:r w:rsidRPr="008043F7">
        <w:t xml:space="preserve">This </w:t>
      </w:r>
      <w:r>
        <w:t>example</w:t>
      </w:r>
      <w:r w:rsidRPr="008043F7">
        <w:t xml:space="preserve"> shows that </w:t>
      </w:r>
      <w:r w:rsidRPr="008043F7">
        <w:rPr>
          <w:rFonts w:ascii="Courier New" w:hAnsi="Courier New" w:cs="Courier New"/>
        </w:rPr>
        <w:t>BClass</w:t>
      </w:r>
      <w:r w:rsidRPr="008043F7">
        <w:t xml:space="preserve"> instances have a semantic relationship with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r>
        <w:t xml:space="preserve"> </w:t>
      </w:r>
    </w:p>
    <w:p w:rsidR="0006531A" w:rsidRDefault="0006531A" w:rsidP="00D25B88">
      <w:pPr>
        <w:pStyle w:val="TH"/>
      </w:pPr>
      <w:r>
        <w:pict>
          <v:shape id="_x0000_i1031" type="#_x0000_t75" style="width:412.5pt;height:48.75pt" fillcolor="window">
            <v:imagedata r:id="rId14" o:title=""/>
          </v:shape>
        </w:pict>
      </w:r>
    </w:p>
    <w:p w:rsidR="0006531A" w:rsidRDefault="0006531A" w:rsidP="006C7EC1">
      <w:pPr>
        <w:pStyle w:val="Caption"/>
        <w:jc w:val="center"/>
        <w:rPr>
          <w:bCs w:val="0"/>
        </w:rPr>
      </w:pPr>
      <w:bookmarkStart w:id="76" w:name="_Toc303069988"/>
      <w:r>
        <w:t xml:space="preserve">Figure </w:t>
      </w:r>
      <w:fldSimple w:instr=" SEQ Figure \* ARABIC ">
        <w:r>
          <w:rPr>
            <w:noProof/>
          </w:rPr>
          <w:t>7</w:t>
        </w:r>
      </w:fldSimple>
      <w:r>
        <w:t xml:space="preserve">: </w:t>
      </w:r>
      <w:r w:rsidRPr="002619D6">
        <w:t>Dependency relationship notation</w:t>
      </w:r>
      <w:bookmarkEnd w:id="76"/>
    </w:p>
    <w:p w:rsidR="0006531A" w:rsidRDefault="0006531A" w:rsidP="006C7EC1">
      <w:pPr>
        <w:pStyle w:val="Heading4"/>
      </w:pPr>
      <w:bookmarkStart w:id="77" w:name="_Toc303068567"/>
      <w:r>
        <w:t>5.1.5.3</w:t>
      </w:r>
      <w:r>
        <w:tab/>
        <w:t>Name style</w:t>
      </w:r>
      <w:bookmarkEnd w:id="77"/>
    </w:p>
    <w:p w:rsidR="0006531A" w:rsidRPr="008043F7" w:rsidRDefault="0006531A" w:rsidP="00826F33">
      <w:r>
        <w:t>A dependency relationship has no name so there is no name style.</w:t>
      </w:r>
    </w:p>
    <w:p w:rsidR="0006531A" w:rsidRPr="00D064EF" w:rsidRDefault="0006531A" w:rsidP="00D25B88">
      <w:pPr>
        <w:pStyle w:val="Heading3"/>
      </w:pPr>
      <w:bookmarkStart w:id="78" w:name="_Toc303068568"/>
      <w:bookmarkStart w:id="79" w:name="_Toc303068791"/>
      <w:r>
        <w:t>5.1.6</w:t>
      </w:r>
      <w:r w:rsidRPr="00D064EF">
        <w:tab/>
      </w:r>
      <w:r>
        <w:t>Comment</w:t>
      </w:r>
      <w:bookmarkEnd w:id="78"/>
      <w:bookmarkEnd w:id="79"/>
    </w:p>
    <w:p w:rsidR="0006531A" w:rsidRDefault="0006531A" w:rsidP="006C7EC1">
      <w:pPr>
        <w:pStyle w:val="Heading4"/>
      </w:pPr>
      <w:bookmarkStart w:id="80" w:name="_Toc303068569"/>
      <w:r>
        <w:t>5.1.6.1</w:t>
      </w:r>
      <w:r>
        <w:tab/>
        <w:t>Description</w:t>
      </w:r>
      <w:bookmarkEnd w:id="80"/>
    </w:p>
    <w:p w:rsidR="0006531A" w:rsidRDefault="0006531A" w:rsidP="00D25B88">
      <w:pPr>
        <w:pStyle w:val="ListBullet"/>
        <w:numPr>
          <w:ilvl w:val="0"/>
          <w:numId w:val="0"/>
        </w:numPr>
      </w:pPr>
      <w:r>
        <w:t>A comment is a textual annotation that can be attached to a set of elements. `</w:t>
      </w:r>
    </w:p>
    <w:p w:rsidR="0006531A" w:rsidRPr="008043F7" w:rsidRDefault="0006531A" w:rsidP="00D25B88">
      <w:pPr>
        <w:pStyle w:val="ListBullet"/>
        <w:numPr>
          <w:ilvl w:val="0"/>
          <w:numId w:val="0"/>
        </w:numPr>
      </w:pPr>
      <w:r>
        <w:t>See 7.3.9 Comment (from Kernel) from [2</w:t>
      </w:r>
      <w:r w:rsidRPr="006C7EC1">
        <w:t>].</w:t>
      </w:r>
    </w:p>
    <w:p w:rsidR="0006531A" w:rsidRPr="00C36E8B" w:rsidRDefault="0006531A" w:rsidP="00926BB3">
      <w:pPr>
        <w:pStyle w:val="Heading4"/>
      </w:pPr>
      <w:bookmarkStart w:id="81" w:name="_Toc303068570"/>
      <w:r>
        <w:t>5.1.6.2</w:t>
      </w:r>
      <w:r>
        <w:tab/>
        <w:t>Example</w:t>
      </w:r>
      <w:bookmarkEnd w:id="81"/>
    </w:p>
    <w:p w:rsidR="0006531A" w:rsidRPr="008043F7" w:rsidRDefault="0006531A"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06531A" w:rsidRDefault="0006531A" w:rsidP="00D25B88">
      <w:pPr>
        <w:pStyle w:val="TH"/>
      </w:pPr>
      <w:r>
        <w:pict>
          <v:shape id="_x0000_i1032" type="#_x0000_t75" style="width:399.75pt;height:91.5pt">
            <v:imagedata r:id="rId15" o:title=""/>
          </v:shape>
        </w:pict>
      </w:r>
    </w:p>
    <w:p w:rsidR="0006531A" w:rsidRDefault="0006531A" w:rsidP="006C7EC1">
      <w:pPr>
        <w:pStyle w:val="Caption"/>
        <w:jc w:val="center"/>
        <w:rPr>
          <w:bCs w:val="0"/>
        </w:rPr>
      </w:pPr>
      <w:bookmarkStart w:id="82" w:name="_Toc303069989"/>
      <w:r>
        <w:t xml:space="preserve">Figure </w:t>
      </w:r>
      <w:fldSimple w:instr=" SEQ Figure \* ARABIC ">
        <w:r>
          <w:rPr>
            <w:noProof/>
          </w:rPr>
          <w:t>8</w:t>
        </w:r>
      </w:fldSimple>
      <w:r>
        <w:t xml:space="preserve">: </w:t>
      </w:r>
      <w:r w:rsidRPr="00A11B7E">
        <w:t>Comment notation</w:t>
      </w:r>
      <w:bookmarkEnd w:id="82"/>
    </w:p>
    <w:p w:rsidR="0006531A" w:rsidRDefault="0006531A" w:rsidP="006C7EC1">
      <w:pPr>
        <w:pStyle w:val="Heading4"/>
      </w:pPr>
      <w:bookmarkStart w:id="83" w:name="_Toc303068571"/>
      <w:r>
        <w:t>5.1.6.3</w:t>
      </w:r>
      <w:r>
        <w:tab/>
        <w:t>Name style</w:t>
      </w:r>
      <w:bookmarkEnd w:id="83"/>
    </w:p>
    <w:p w:rsidR="0006531A" w:rsidRPr="008043F7" w:rsidRDefault="0006531A" w:rsidP="00826F33">
      <w:r>
        <w:t>It has no name so there is no name style.</w:t>
      </w:r>
    </w:p>
    <w:p w:rsidR="0006531A" w:rsidRDefault="0006531A" w:rsidP="00DA0228">
      <w:pPr>
        <w:pStyle w:val="Heading3"/>
        <w:numPr>
          <w:ilvl w:val="2"/>
          <w:numId w:val="46"/>
          <w:numberingChange w:id="84" w:author="lmcedts" w:date="2011-09-13T09:04:00Z" w:original="%1:5:0:.%2:1:0:.%3:7:0:"/>
        </w:numPr>
      </w:pPr>
      <w:bookmarkStart w:id="85" w:name="_Toc302902223"/>
      <w:bookmarkStart w:id="86" w:name="_Toc302902915"/>
      <w:bookmarkStart w:id="87" w:name="_Toc302902982"/>
      <w:bookmarkStart w:id="88" w:name="_Toc302903077"/>
      <w:bookmarkStart w:id="89" w:name="_Toc302903176"/>
      <w:bookmarkStart w:id="90" w:name="_Toc302903329"/>
      <w:bookmarkStart w:id="91" w:name="_Toc302903411"/>
      <w:bookmarkStart w:id="92" w:name="_Toc302903493"/>
      <w:bookmarkStart w:id="93" w:name="_Toc302903666"/>
      <w:bookmarkStart w:id="94" w:name="_Toc302903748"/>
      <w:bookmarkStart w:id="95" w:name="_Toc302918678"/>
      <w:bookmarkStart w:id="96" w:name="_Toc303068487"/>
      <w:bookmarkStart w:id="97" w:name="_Toc303068572"/>
      <w:bookmarkStart w:id="98" w:name="_Toc303068679"/>
      <w:bookmarkStart w:id="99" w:name="_Toc303068792"/>
      <w:bookmarkStart w:id="100" w:name="_Toc303068573"/>
      <w:bookmarkStart w:id="101" w:name="_Toc303068793"/>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t>M</w:t>
      </w:r>
      <w:r w:rsidRPr="00D064EF">
        <w:t>ultiplicity, a.k.a. cardinality</w:t>
      </w:r>
      <w:r>
        <w:t xml:space="preserve"> used in </w:t>
      </w:r>
      <w:bookmarkEnd w:id="100"/>
      <w:r>
        <w:t>relationship</w:t>
      </w:r>
      <w:bookmarkEnd w:id="101"/>
      <w:r w:rsidRPr="00D064EF">
        <w:t xml:space="preserve"> </w:t>
      </w:r>
    </w:p>
    <w:p w:rsidR="0006531A" w:rsidRDefault="0006531A" w:rsidP="006C7EC1">
      <w:pPr>
        <w:pStyle w:val="Heading4"/>
      </w:pPr>
      <w:bookmarkStart w:id="102" w:name="_Toc303068574"/>
      <w:r>
        <w:t>5.1.7.1</w:t>
      </w:r>
      <w:r>
        <w:tab/>
        <w:t>Description</w:t>
      </w:r>
      <w:bookmarkEnd w:id="102"/>
    </w:p>
    <w:p w:rsidR="0006531A" w:rsidRPr="008043F7" w:rsidRDefault="0006531A" w:rsidP="00D25B88">
      <w:pPr>
        <w:pStyle w:val="ListBullet"/>
        <w:numPr>
          <w:ilvl w:val="0"/>
          <w:numId w:val="0"/>
        </w:numPr>
      </w:pPr>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06531A" w:rsidRPr="00C36E8B" w:rsidRDefault="0006531A" w:rsidP="00926BB3">
      <w:pPr>
        <w:pStyle w:val="Heading4"/>
      </w:pPr>
      <w:bookmarkStart w:id="103" w:name="_Toc303068575"/>
      <w:r>
        <w:t>5.1.7.2</w:t>
      </w:r>
      <w:r>
        <w:tab/>
        <w:t>Example</w:t>
      </w:r>
      <w:bookmarkEnd w:id="103"/>
    </w:p>
    <w:p w:rsidR="0006531A" w:rsidRDefault="0006531A" w:rsidP="00D25B88">
      <w:r w:rsidRPr="008043F7">
        <w:t xml:space="preserve">This </w:t>
      </w:r>
      <w:r>
        <w:t>ex</w:t>
      </w:r>
      <w:r w:rsidRPr="008043F7">
        <w:t xml:space="preserve">ample shows a multiplicity attached to the end of an association path. The meaning of this multiplicity is that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06531A" w:rsidRDefault="0006531A" w:rsidP="00D25B88">
      <w:r>
        <w:t>T</w:t>
      </w:r>
      <w:r w:rsidRPr="005E7AA6">
        <w:t xml:space="preserve">he cardinality zero </w:t>
      </w:r>
      <w:r>
        <w:t>is not used to</w:t>
      </w:r>
      <w:r w:rsidRPr="005E7AA6">
        <w:t xml:space="preserve"> indicate the IOC</w:t>
      </w:r>
      <w:r>
        <w:t xml:space="preserve">’s </w:t>
      </w:r>
      <w:r w:rsidRPr="005E7AA6">
        <w:t xml:space="preserve"> 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r>
        <w:t xml:space="preserve">  </w:t>
      </w:r>
    </w:p>
    <w:p w:rsidR="0006531A" w:rsidRDefault="0006531A" w:rsidP="00C4045A">
      <w:r>
        <w:t>Note that the use of “0..*”</w:t>
      </w:r>
      <w:commentRangeStart w:id="104"/>
      <w:r>
        <w:t>, "0..n" or ‘*’ means “zero to many”. The use of ‘*’ is recommended.</w:t>
      </w:r>
      <w:commentRangeEnd w:id="104"/>
      <w:r>
        <w:rPr>
          <w:rStyle w:val="CommentReference"/>
          <w:lang w:eastAsia="ja-JP"/>
        </w:rPr>
        <w:commentReference w:id="104"/>
      </w:r>
    </w:p>
    <w:p w:rsidR="0006531A" w:rsidRDefault="0006531A" w:rsidP="00C4045A">
      <w:pPr>
        <w:rPr>
          <w:b/>
        </w:rPr>
      </w:pPr>
      <w:r>
        <w:t>Note that there is no default value for cardinality.  If cardinality one is intended, then ‘1’ shall be used in the graphical notation (as shown in the example below).</w:t>
      </w:r>
    </w:p>
    <w:p w:rsidR="0006531A" w:rsidRDefault="0006531A" w:rsidP="00E06DAF">
      <w:pPr>
        <w:pStyle w:val="TH"/>
      </w:pPr>
      <w:r>
        <w:pict>
          <v:shape id="_x0000_i1033" type="#_x0000_t75" style="width:414.75pt;height:48pt">
            <v:imagedata r:id="rId16" o:title=""/>
          </v:shape>
        </w:pict>
      </w:r>
    </w:p>
    <w:p w:rsidR="0006531A" w:rsidRDefault="0006531A" w:rsidP="006C7EC1">
      <w:pPr>
        <w:pStyle w:val="Caption"/>
        <w:jc w:val="center"/>
      </w:pPr>
      <w:bookmarkStart w:id="105" w:name="_Toc303069990"/>
      <w:bookmarkStart w:id="106" w:name="_Toc303068576"/>
      <w:r>
        <w:t xml:space="preserve">Figure </w:t>
      </w:r>
      <w:fldSimple w:instr=" SEQ Figure \* ARABIC ">
        <w:r>
          <w:rPr>
            <w:noProof/>
          </w:rPr>
          <w:t>9</w:t>
        </w:r>
      </w:fldSimple>
      <w:r>
        <w:t xml:space="preserve">: </w:t>
      </w:r>
      <w:r w:rsidRPr="00132C5B">
        <w:t>Cardinality notation</w:t>
      </w:r>
      <w:bookmarkEnd w:id="105"/>
    </w:p>
    <w:p w:rsidR="0006531A" w:rsidRDefault="0006531A" w:rsidP="006C7EC1">
      <w:pPr>
        <w:pStyle w:val="Heading4"/>
      </w:pPr>
      <w:r>
        <w:t>5.1.7.3</w:t>
      </w:r>
      <w:r>
        <w:tab/>
        <w:t>Name style</w:t>
      </w:r>
      <w:bookmarkEnd w:id="106"/>
    </w:p>
    <w:p w:rsidR="0006531A" w:rsidRPr="008043F7" w:rsidRDefault="0006531A" w:rsidP="00826F33">
      <w:r>
        <w:t>It has no name so there is no name style.</w:t>
      </w:r>
    </w:p>
    <w:p w:rsidR="0006531A" w:rsidRDefault="0006531A" w:rsidP="00DA0228">
      <w:pPr>
        <w:pStyle w:val="Heading3"/>
        <w:numPr>
          <w:ilvl w:val="2"/>
          <w:numId w:val="46"/>
          <w:numberingChange w:id="107" w:author="lmcedts" w:date="2011-09-13T09:04:00Z" w:original="%1:5:0:.%2:1:0:.%3:8:0:"/>
        </w:numPr>
      </w:pPr>
      <w:bookmarkStart w:id="108" w:name="_Toc302902225"/>
      <w:bookmarkStart w:id="109" w:name="_Toc302902917"/>
      <w:bookmarkStart w:id="110" w:name="_Toc302902984"/>
      <w:bookmarkStart w:id="111" w:name="_Toc302903079"/>
      <w:bookmarkStart w:id="112" w:name="_Toc302903181"/>
      <w:bookmarkStart w:id="113" w:name="_Toc302903334"/>
      <w:bookmarkStart w:id="114" w:name="_Toc302903416"/>
      <w:bookmarkStart w:id="115" w:name="_Toc302903498"/>
      <w:bookmarkStart w:id="116" w:name="_Toc302903671"/>
      <w:bookmarkStart w:id="117" w:name="_Toc302903753"/>
      <w:bookmarkStart w:id="118" w:name="_Toc302918683"/>
      <w:bookmarkStart w:id="119" w:name="_Toc303068492"/>
      <w:bookmarkStart w:id="120" w:name="_Toc303068577"/>
      <w:bookmarkStart w:id="121" w:name="_Toc303068681"/>
      <w:bookmarkStart w:id="122" w:name="_Toc303068794"/>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Role</w:t>
      </w:r>
    </w:p>
    <w:p w:rsidR="0006531A" w:rsidRDefault="0006531A" w:rsidP="006C7EC1">
      <w:pPr>
        <w:pStyle w:val="Heading4"/>
      </w:pPr>
      <w:bookmarkStart w:id="123" w:name="_Toc303068579"/>
      <w:r>
        <w:t>5.1.8.1</w:t>
      </w:r>
      <w:r>
        <w:tab/>
        <w:t>Description</w:t>
      </w:r>
      <w:bookmarkEnd w:id="123"/>
    </w:p>
    <w:p w:rsidR="0006531A" w:rsidRPr="008043F7" w:rsidRDefault="0006531A" w:rsidP="00D25B88">
      <w:pPr>
        <w:pStyle w:val="ListBullet"/>
        <w:numPr>
          <w:ilvl w:val="0"/>
          <w:numId w:val="0"/>
        </w:numPr>
      </w:pPr>
      <w:r w:rsidRPr="006C7EC1">
        <w:rPr>
          <w:highlight w:val="yellow"/>
        </w:rPr>
        <w:t>See 3.43.2.6 of [1].</w:t>
      </w:r>
    </w:p>
    <w:p w:rsidR="0006531A" w:rsidRDefault="0006531A" w:rsidP="006C7EC1">
      <w:pPr>
        <w:pStyle w:val="Heading4"/>
      </w:pPr>
      <w:bookmarkStart w:id="124" w:name="_Toc303068580"/>
      <w:r>
        <w:t>5.1.8.2</w:t>
      </w:r>
      <w:r>
        <w:tab/>
        <w:t>Example</w:t>
      </w:r>
      <w:bookmarkEnd w:id="124"/>
    </w:p>
    <w:p w:rsidR="0006531A" w:rsidRDefault="0006531A" w:rsidP="00D25B88">
      <w:pPr>
        <w:keepNext/>
        <w:keepLines/>
      </w:pPr>
      <w:r w:rsidRPr="008043F7">
        <w:t xml:space="preserve">This </w:t>
      </w:r>
      <w:r>
        <w:t>ex</w:t>
      </w:r>
      <w:r w:rsidRPr="008043F7">
        <w:t xml:space="preserve">ample shows 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06531A" w:rsidRDefault="0006531A" w:rsidP="00D25B88">
      <w:pPr>
        <w:keepNext/>
        <w:keepLines/>
      </w:pPr>
      <w:r>
        <w:t xml:space="preserve">A role has a name.  </w:t>
      </w:r>
      <w:r w:rsidRPr="008043F7">
        <w:t xml:space="preserve">Use noun for the </w:t>
      </w:r>
      <w:r>
        <w:t>name</w:t>
      </w:r>
      <w:r w:rsidRPr="008043F7">
        <w:t>.</w:t>
      </w:r>
      <w:r>
        <w:t xml:space="preserve">  </w:t>
      </w:r>
    </w:p>
    <w:p w:rsidR="0006531A" w:rsidRDefault="0006531A" w:rsidP="00D25B88">
      <w:pPr>
        <w:pStyle w:val="TH"/>
      </w:pPr>
      <w:r>
        <w:pict>
          <v:shape id="_x0000_i1034" type="#_x0000_t75" style="width:477pt;height:46.5pt">
            <v:imagedata r:id="rId17" o:title=""/>
          </v:shape>
        </w:pict>
      </w:r>
    </w:p>
    <w:p w:rsidR="0006531A" w:rsidRDefault="0006531A" w:rsidP="006C7EC1">
      <w:pPr>
        <w:pStyle w:val="Caption"/>
        <w:jc w:val="center"/>
        <w:rPr>
          <w:bCs w:val="0"/>
        </w:rPr>
      </w:pPr>
      <w:bookmarkStart w:id="125" w:name="_Toc303069991"/>
      <w:r>
        <w:t xml:space="preserve">Figure </w:t>
      </w:r>
      <w:fldSimple w:instr=" SEQ Figure \* ARABIC ">
        <w:r>
          <w:rPr>
            <w:noProof/>
          </w:rPr>
          <w:t>10</w:t>
        </w:r>
      </w:fldSimple>
      <w:r>
        <w:t xml:space="preserve">: </w:t>
      </w:r>
      <w:r w:rsidRPr="001A2BAB">
        <w:t>Role</w:t>
      </w:r>
      <w:r>
        <w:t xml:space="preserve"> </w:t>
      </w:r>
      <w:r w:rsidRPr="001A2BAB">
        <w:t>notation</w:t>
      </w:r>
      <w:bookmarkEnd w:id="125"/>
    </w:p>
    <w:p w:rsidR="0006531A" w:rsidRDefault="0006531A" w:rsidP="006C7EC1">
      <w:pPr>
        <w:pStyle w:val="Heading4"/>
        <w:rPr>
          <w:b/>
        </w:rPr>
      </w:pPr>
      <w:bookmarkStart w:id="126" w:name="_Toc303068581"/>
      <w:r>
        <w:t>5.1.8.3</w:t>
      </w:r>
      <w:r>
        <w:tab/>
        <w:t>Name style</w:t>
      </w:r>
      <w:bookmarkEnd w:id="126"/>
    </w:p>
    <w:p w:rsidR="0006531A" w:rsidRDefault="0006531A" w:rsidP="006C7EC1">
      <w:pPr>
        <w:rPr>
          <w:b/>
        </w:rPr>
      </w:pPr>
      <w:r>
        <w:t>Its name style is TBD.</w:t>
      </w:r>
    </w:p>
    <w:p w:rsidR="0006531A" w:rsidRDefault="0006531A" w:rsidP="00D25B88">
      <w:pPr>
        <w:pStyle w:val="Heading3"/>
      </w:pPr>
      <w:bookmarkStart w:id="127" w:name="_Toc303068582"/>
      <w:bookmarkStart w:id="128" w:name="_Toc303068796"/>
      <w:r>
        <w:t>5.1.9</w:t>
      </w:r>
      <w:r>
        <w:tab/>
        <w:t>Xor constraint</w:t>
      </w:r>
      <w:bookmarkEnd w:id="127"/>
      <w:bookmarkEnd w:id="128"/>
    </w:p>
    <w:p w:rsidR="0006531A" w:rsidRDefault="0006531A" w:rsidP="006C7EC1">
      <w:pPr>
        <w:pStyle w:val="Heading4"/>
      </w:pPr>
      <w:bookmarkStart w:id="129" w:name="_Toc303068583"/>
      <w:r>
        <w:t>5.1.9.1</w:t>
      </w:r>
      <w:r>
        <w:tab/>
        <w:t>Description</w:t>
      </w:r>
      <w:bookmarkEnd w:id="129"/>
    </w:p>
    <w:p w:rsidR="0006531A" w:rsidRDefault="0006531A" w:rsidP="006C7EC1">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06531A" w:rsidRDefault="0006531A"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06531A" w:rsidRDefault="0006531A" w:rsidP="006C7EC1">
      <w:r w:rsidRPr="006C7EC1">
        <w:rPr>
          <w:highlight w:val="yellow"/>
          <w:lang w:val="en-US"/>
        </w:rPr>
        <w:t>Constraints attached to Comment and attached to an attribute are TBD.</w:t>
      </w:r>
    </w:p>
    <w:p w:rsidR="0006531A" w:rsidRPr="006C7EC1" w:rsidRDefault="0006531A" w:rsidP="006C7EC1">
      <w:pPr>
        <w:pStyle w:val="Heading4"/>
      </w:pPr>
      <w:bookmarkStart w:id="130" w:name="_Toc303068584"/>
      <w:r>
        <w:t>5.1.9.2</w:t>
      </w:r>
      <w:r>
        <w:tab/>
        <w:t>Example</w:t>
      </w:r>
      <w:bookmarkEnd w:id="130"/>
    </w:p>
    <w:p w:rsidR="0006531A" w:rsidRPr="008043F7" w:rsidRDefault="0006531A"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06531A" w:rsidRDefault="0006531A" w:rsidP="00D25B88"/>
    <w:p w:rsidR="0006531A" w:rsidRDefault="0006531A" w:rsidP="00D25B88">
      <w:pPr>
        <w:pStyle w:val="TH"/>
      </w:pPr>
      <w:r>
        <w:pict>
          <v:shape id="_x0000_i1035" type="#_x0000_t75" style="width:390.75pt;height:126pt">
            <v:imagedata r:id="rId18" o:title=""/>
          </v:shape>
        </w:pict>
      </w:r>
    </w:p>
    <w:p w:rsidR="0006531A" w:rsidRDefault="0006531A" w:rsidP="006C7EC1">
      <w:pPr>
        <w:pStyle w:val="Caption"/>
        <w:jc w:val="center"/>
        <w:rPr>
          <w:bCs w:val="0"/>
        </w:rPr>
      </w:pPr>
      <w:bookmarkStart w:id="131" w:name="_Toc303069992"/>
      <w:r>
        <w:t xml:space="preserve">Figure </w:t>
      </w:r>
      <w:fldSimple w:instr=" SEQ Figure \* ARABIC ">
        <w:r>
          <w:rPr>
            <w:noProof/>
          </w:rPr>
          <w:t>11</w:t>
        </w:r>
      </w:fldSimple>
      <w:r>
        <w:t xml:space="preserve">: </w:t>
      </w:r>
      <w:r w:rsidRPr="00E573F3">
        <w:t>{xor} notation</w:t>
      </w:r>
      <w:bookmarkEnd w:id="131"/>
    </w:p>
    <w:p w:rsidR="0006531A" w:rsidRDefault="0006531A" w:rsidP="006C7EC1">
      <w:pPr>
        <w:pStyle w:val="Heading4"/>
        <w:rPr>
          <w:b/>
        </w:rPr>
      </w:pPr>
      <w:bookmarkStart w:id="132" w:name="_Toc303068585"/>
      <w:r>
        <w:t>5.1.9.3</w:t>
      </w:r>
      <w:r>
        <w:tab/>
        <w:t>Name style</w:t>
      </w:r>
      <w:bookmarkEnd w:id="132"/>
    </w:p>
    <w:p w:rsidR="0006531A" w:rsidRDefault="0006531A" w:rsidP="006C7EC1">
      <w:pPr>
        <w:rPr>
          <w:b/>
        </w:rPr>
      </w:pPr>
      <w:r>
        <w:t>It has no name so there is no name style.</w:t>
      </w:r>
    </w:p>
    <w:p w:rsidR="0006531A" w:rsidRPr="008043F7" w:rsidRDefault="0006531A" w:rsidP="00D25B88">
      <w:pPr>
        <w:pStyle w:val="Heading2"/>
      </w:pPr>
      <w:bookmarkStart w:id="133" w:name="_Toc303068586"/>
      <w:bookmarkStart w:id="134" w:name="_Toc303068797"/>
      <w:r w:rsidRPr="008043F7">
        <w:t>5.2</w:t>
      </w:r>
      <w:r w:rsidRPr="008043F7">
        <w:tab/>
        <w:t>Stereotype</w:t>
      </w:r>
      <w:bookmarkEnd w:id="133"/>
      <w:bookmarkEnd w:id="134"/>
    </w:p>
    <w:p w:rsidR="0006531A" w:rsidRDefault="0006531A" w:rsidP="00A374EE">
      <w:r>
        <w:t xml:space="preserve">Sub-clause 5.1 listed the </w:t>
      </w:r>
      <w:r w:rsidRPr="008043F7">
        <w:t xml:space="preserve">UML defined basic model elements. </w:t>
      </w:r>
      <w:r>
        <w:t>UML defined a stereotype concept allowing the specification of user-defined model elements.</w:t>
      </w:r>
    </w:p>
    <w:p w:rsidR="0006531A" w:rsidRPr="008043F7" w:rsidRDefault="0006531A"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 xml:space="preserve">. </w:t>
      </w:r>
    </w:p>
    <w:p w:rsidR="0006531A" w:rsidRDefault="0006531A" w:rsidP="00A374EE">
      <w:r>
        <w:t>For each stereotype model elements listed, there are three parts.  The first part is its description. The second part is its graphical notation examples and the third part is the rule, if any, recommended for labelling or naming it.</w:t>
      </w:r>
    </w:p>
    <w:p w:rsidR="0006531A" w:rsidRDefault="0006531A" w:rsidP="00DA0228">
      <w:pPr>
        <w:pStyle w:val="Heading3"/>
        <w:numPr>
          <w:ilvl w:val="2"/>
          <w:numId w:val="47"/>
          <w:numberingChange w:id="135" w:author="lmcedts" w:date="2011-09-13T09:04:00Z" w:original="%1:5:0:.%2:2:0:.%3:1:0:"/>
        </w:numPr>
      </w:pPr>
      <w:bookmarkStart w:id="136" w:name="_Toc302918693"/>
      <w:bookmarkStart w:id="137" w:name="_Toc303068502"/>
      <w:bookmarkStart w:id="138" w:name="_Toc303068587"/>
      <w:bookmarkStart w:id="139" w:name="_Toc303068685"/>
      <w:bookmarkStart w:id="140" w:name="_Toc303068798"/>
      <w:bookmarkStart w:id="141" w:name="_Toc303068588"/>
      <w:bookmarkStart w:id="142" w:name="_Toc303068799"/>
      <w:bookmarkEnd w:id="136"/>
      <w:bookmarkEnd w:id="137"/>
      <w:bookmarkEnd w:id="138"/>
      <w:bookmarkEnd w:id="139"/>
      <w:bookmarkEnd w:id="140"/>
      <w:r w:rsidRPr="008043F7">
        <w:t>&lt;&lt;ProxyClass&gt;&gt;</w:t>
      </w:r>
      <w:bookmarkEnd w:id="141"/>
      <w:bookmarkEnd w:id="142"/>
    </w:p>
    <w:p w:rsidR="0006531A" w:rsidRDefault="0006531A" w:rsidP="006C7EC1">
      <w:pPr>
        <w:pStyle w:val="Heading4"/>
      </w:pPr>
      <w:bookmarkStart w:id="143" w:name="_Toc303068589"/>
      <w:r>
        <w:t>5.2.1.1</w:t>
      </w:r>
      <w:r>
        <w:tab/>
        <w:t>Description</w:t>
      </w:r>
      <w:bookmarkEnd w:id="143"/>
    </w:p>
    <w:p w:rsidR="0006531A" w:rsidRPr="008043F7" w:rsidRDefault="0006531A"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06531A" w:rsidRPr="008043F7" w:rsidRDefault="0006531A"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06531A" w:rsidRPr="008043F7" w:rsidRDefault="0006531A"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06531A" w:rsidRDefault="0006531A" w:rsidP="00D25B88">
      <w:r w:rsidRPr="008043F7">
        <w:t>The attributes of the &lt;&lt;ProxyClass&gt;&gt; are accessible by the source entity that has an association with the &lt;&lt;ProxyClass&gt;&gt;.</w:t>
      </w:r>
    </w:p>
    <w:p w:rsidR="0006531A" w:rsidRPr="008043F7" w:rsidRDefault="0006531A" w:rsidP="00D25B88">
      <w:pPr>
        <w:pStyle w:val="Heading4"/>
      </w:pPr>
      <w:bookmarkStart w:id="144" w:name="_Toc303068590"/>
      <w:r w:rsidRPr="008043F7">
        <w:t>5.2.</w:t>
      </w:r>
      <w:r>
        <w:t>1</w:t>
      </w:r>
      <w:r w:rsidRPr="008043F7">
        <w:t>.</w:t>
      </w:r>
      <w:r>
        <w:t>2</w:t>
      </w:r>
      <w:r w:rsidRPr="008043F7">
        <w:tab/>
      </w:r>
      <w:r>
        <w:t>Example</w:t>
      </w:r>
      <w:bookmarkEnd w:id="144"/>
    </w:p>
    <w:p w:rsidR="0006531A" w:rsidRPr="008043F7" w:rsidRDefault="0006531A"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 </w:t>
      </w:r>
    </w:p>
    <w:p w:rsidR="0006531A" w:rsidRPr="008043F7" w:rsidRDefault="0006531A" w:rsidP="00D25B88">
      <w:r w:rsidRPr="008043F7">
        <w:t>Note that &lt;&lt;MonitoredEntity&gt;&gt; does not define</w:t>
      </w:r>
      <w:r>
        <w:t xml:space="preserve"> any attribute.  The attributes are</w:t>
      </w:r>
      <w:r w:rsidRPr="008043F7">
        <w:t xml:space="preserve"> already defined by all</w:t>
      </w:r>
      <w:r>
        <w:t xml:space="preserve"> NRM</w:t>
      </w:r>
      <w:r w:rsidRPr="008043F7">
        <w:t xml:space="preserve"> &lt;&lt;InformationObjectClass&gt;&gt;.</w:t>
      </w:r>
    </w:p>
    <w:p w:rsidR="0006531A" w:rsidRDefault="0006531A" w:rsidP="00D25B88">
      <w:pPr>
        <w:pStyle w:val="TH"/>
      </w:pPr>
      <w:r>
        <w:pict>
          <v:shape id="_x0000_i1036" type="#_x0000_t75" style="width:249pt;height:61.5pt">
            <v:imagedata r:id="rId19" o:title=""/>
          </v:shape>
        </w:pict>
      </w:r>
      <w:r w:rsidRPr="005A4799" w:rsidDel="005A4799">
        <w:t xml:space="preserve"> </w:t>
      </w:r>
    </w:p>
    <w:p w:rsidR="0006531A" w:rsidRDefault="0006531A" w:rsidP="006C7EC1">
      <w:pPr>
        <w:pStyle w:val="Caption"/>
        <w:jc w:val="center"/>
        <w:rPr>
          <w:bCs w:val="0"/>
        </w:rPr>
      </w:pPr>
      <w:bookmarkStart w:id="145" w:name="_Toc303069993"/>
      <w:r>
        <w:t xml:space="preserve">Figure </w:t>
      </w:r>
      <w:fldSimple w:instr=" SEQ Figure \* ARABIC ">
        <w:r>
          <w:rPr>
            <w:noProof/>
          </w:rPr>
          <w:t>12</w:t>
        </w:r>
      </w:fldSimple>
      <w:r>
        <w:t xml:space="preserve">: </w:t>
      </w:r>
      <w:r w:rsidRPr="00500771">
        <w:t>&lt;&lt;ProxyClass&gt;&gt; notation</w:t>
      </w:r>
      <w:bookmarkEnd w:id="145"/>
    </w:p>
    <w:p w:rsidR="0006531A" w:rsidRPr="008043F7" w:rsidRDefault="0006531A" w:rsidP="00D25B88">
      <w:r w:rsidRPr="008043F7">
        <w:t xml:space="preserve">See Annex A for more </w:t>
      </w:r>
      <w:r>
        <w:t>example</w:t>
      </w:r>
      <w:r w:rsidRPr="008043F7">
        <w:t>s that use &lt;&lt;ProxyClass&gt;&gt;.</w:t>
      </w:r>
    </w:p>
    <w:p w:rsidR="0006531A" w:rsidRPr="008043F7" w:rsidRDefault="0006531A" w:rsidP="00926BB3">
      <w:pPr>
        <w:pStyle w:val="Heading4"/>
      </w:pPr>
      <w:bookmarkStart w:id="146" w:name="_Toc303068591"/>
      <w:r w:rsidRPr="008043F7">
        <w:t>5.2.</w:t>
      </w:r>
      <w:r>
        <w:t>1</w:t>
      </w:r>
      <w:r w:rsidRPr="008043F7">
        <w:t>.</w:t>
      </w:r>
      <w:r>
        <w:t>3</w:t>
      </w:r>
      <w:r w:rsidRPr="008043F7">
        <w:tab/>
      </w:r>
      <w:r>
        <w:t>Name style</w:t>
      </w:r>
      <w:bookmarkEnd w:id="146"/>
    </w:p>
    <w:p w:rsidR="0006531A" w:rsidRPr="008043F7" w:rsidRDefault="0006531A" w:rsidP="00A3557D">
      <w:r>
        <w:t>For &lt;&lt;ProxyClass&gt;&gt; name, use the same style as &lt;&lt;InformationObjectClass&gt;&gt; (see 5.2.2).</w:t>
      </w:r>
    </w:p>
    <w:p w:rsidR="0006531A" w:rsidRDefault="0006531A" w:rsidP="00DA0228">
      <w:pPr>
        <w:pStyle w:val="Heading3"/>
        <w:numPr>
          <w:ilvl w:val="2"/>
          <w:numId w:val="47"/>
          <w:numberingChange w:id="147" w:author="lmcedts" w:date="2011-09-13T09:04:00Z" w:original="%1:5:0:.%2:2:0:.%3:2:0:"/>
        </w:numPr>
      </w:pPr>
      <w:bookmarkStart w:id="148" w:name="_Toc302918698"/>
      <w:bookmarkStart w:id="149" w:name="_Toc303068507"/>
      <w:bookmarkStart w:id="150" w:name="_Toc303068592"/>
      <w:bookmarkStart w:id="151" w:name="_Toc303068687"/>
      <w:bookmarkStart w:id="152" w:name="_Toc303068800"/>
      <w:bookmarkStart w:id="153" w:name="_Toc303068593"/>
      <w:bookmarkStart w:id="154" w:name="_Toc303068801"/>
      <w:bookmarkEnd w:id="148"/>
      <w:bookmarkEnd w:id="149"/>
      <w:bookmarkEnd w:id="150"/>
      <w:bookmarkEnd w:id="151"/>
      <w:bookmarkEnd w:id="152"/>
      <w:r w:rsidRPr="008043F7">
        <w:t>&lt;&lt;InformationObjectClass&gt;&gt;</w:t>
      </w:r>
      <w:bookmarkEnd w:id="153"/>
      <w:bookmarkEnd w:id="154"/>
    </w:p>
    <w:p w:rsidR="0006531A" w:rsidRDefault="0006531A" w:rsidP="006C7EC1">
      <w:pPr>
        <w:pStyle w:val="Heading4"/>
      </w:pPr>
      <w:bookmarkStart w:id="155" w:name="_Toc303068594"/>
      <w:r>
        <w:t>5.2.2.1</w:t>
      </w:r>
      <w:r>
        <w:tab/>
        <w:t>Description</w:t>
      </w:r>
      <w:bookmarkEnd w:id="155"/>
    </w:p>
    <w:p w:rsidR="0006531A" w:rsidRPr="00FC3116" w:rsidRDefault="0006531A"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06531A" w:rsidRPr="00FC3116" w:rsidRDefault="0006531A"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06531A" w:rsidRDefault="0006531A" w:rsidP="00D25B88">
      <w:pPr>
        <w:rPr>
          <w:snapToGrid w:val="0"/>
        </w:rPr>
      </w:pPr>
      <w:r>
        <w:rPr>
          <w:snapToGrid w:val="0"/>
        </w:rPr>
        <w:t xml:space="preserve">An UML </w:t>
      </w:r>
      <w:r>
        <w:rPr>
          <w:i/>
          <w:snapToGrid w:val="0"/>
        </w:rPr>
        <w:t>class</w:t>
      </w:r>
      <w:r>
        <w:rPr>
          <w:snapToGrid w:val="0"/>
        </w:rPr>
        <w:t xml:space="preserve"> represents a capability or concept within the system being modelled. Classes have data structure and behaviour and relationships to other elements.</w:t>
      </w:r>
    </w:p>
    <w:p w:rsidR="0006531A" w:rsidRPr="00FC3116" w:rsidRDefault="0006531A"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06531A" w:rsidRPr="008043F7" w:rsidRDefault="0006531A" w:rsidP="00D25B88">
      <w:pPr>
        <w:pStyle w:val="Heading4"/>
      </w:pPr>
      <w:bookmarkStart w:id="156" w:name="_Toc303068595"/>
      <w:r w:rsidRPr="008043F7">
        <w:t>5.2.</w:t>
      </w:r>
      <w:r>
        <w:t>2</w:t>
      </w:r>
      <w:r w:rsidRPr="008043F7">
        <w:t>.</w:t>
      </w:r>
      <w:r>
        <w:t>2</w:t>
      </w:r>
      <w:r w:rsidRPr="008043F7">
        <w:tab/>
      </w:r>
      <w:r>
        <w:t>Example</w:t>
      </w:r>
      <w:bookmarkEnd w:id="156"/>
    </w:p>
    <w:p w:rsidR="0006531A" w:rsidRPr="008043F7" w:rsidRDefault="0006531A"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06531A" w:rsidRDefault="0006531A" w:rsidP="00D25B88">
      <w:pPr>
        <w:pStyle w:val="TH"/>
      </w:pPr>
      <w:r>
        <w:pict>
          <v:shape id="_x0000_i1037" type="#_x0000_t75" style="width:142.5pt;height:48.75pt">
            <v:imagedata r:id="rId20" o:title=""/>
          </v:shape>
        </w:pict>
      </w:r>
    </w:p>
    <w:p w:rsidR="0006531A" w:rsidRDefault="0006531A" w:rsidP="006C7EC1">
      <w:pPr>
        <w:pStyle w:val="Caption"/>
        <w:jc w:val="center"/>
        <w:rPr>
          <w:bCs w:val="0"/>
        </w:rPr>
      </w:pPr>
      <w:bookmarkStart w:id="157" w:name="_Toc303069994"/>
      <w:r>
        <w:t xml:space="preserve">Figure </w:t>
      </w:r>
      <w:fldSimple w:instr=" SEQ Figure \* ARABIC ">
        <w:r>
          <w:rPr>
            <w:noProof/>
          </w:rPr>
          <w:t>13</w:t>
        </w:r>
      </w:fldSimple>
      <w:r>
        <w:t xml:space="preserve">: </w:t>
      </w:r>
      <w:r w:rsidRPr="008E3F81">
        <w:t>&lt;&lt;InformationObjectClass&gt;&gt; notation</w:t>
      </w:r>
      <w:bookmarkEnd w:id="157"/>
    </w:p>
    <w:p w:rsidR="0006531A" w:rsidRPr="008043F7" w:rsidRDefault="0006531A" w:rsidP="00926BB3">
      <w:pPr>
        <w:pStyle w:val="Heading4"/>
      </w:pPr>
      <w:bookmarkStart w:id="158" w:name="_Toc303068596"/>
      <w:r w:rsidRPr="008043F7">
        <w:t>5.2.</w:t>
      </w:r>
      <w:r>
        <w:t>2</w:t>
      </w:r>
      <w:r w:rsidRPr="008043F7">
        <w:t>.</w:t>
      </w:r>
      <w:r>
        <w:t>3</w:t>
      </w:r>
      <w:r w:rsidRPr="008043F7">
        <w:tab/>
      </w:r>
      <w:r>
        <w:t>Name style</w:t>
      </w:r>
      <w:bookmarkEnd w:id="158"/>
    </w:p>
    <w:p w:rsidR="0006531A" w:rsidRPr="007444C0" w:rsidRDefault="0006531A" w:rsidP="00D25B88">
      <w:r>
        <w:t>TBD but need to mention that the name cannot end with an underscore (less it would conflict with names for abstract class).</w:t>
      </w:r>
    </w:p>
    <w:p w:rsidR="0006531A" w:rsidRDefault="0006531A" w:rsidP="00DA0228">
      <w:pPr>
        <w:pStyle w:val="Heading3"/>
        <w:numPr>
          <w:ilvl w:val="2"/>
          <w:numId w:val="47"/>
          <w:numberingChange w:id="159" w:author="lmcedts" w:date="2011-09-13T09:04:00Z" w:original="%1:5:0:.%2:2:0:.%3:3:0:"/>
        </w:numPr>
      </w:pPr>
      <w:bookmarkStart w:id="160" w:name="_Toc303068597"/>
      <w:bookmarkStart w:id="161" w:name="_Toc303068802"/>
      <w:r w:rsidRPr="008043F7">
        <w:t>&lt;&lt;names&gt;&gt;</w:t>
      </w:r>
      <w:bookmarkEnd w:id="160"/>
      <w:bookmarkEnd w:id="161"/>
    </w:p>
    <w:p w:rsidR="0006531A" w:rsidRDefault="0006531A" w:rsidP="006C7EC1">
      <w:pPr>
        <w:pStyle w:val="Heading4"/>
      </w:pPr>
      <w:bookmarkStart w:id="162" w:name="_Toc303068598"/>
      <w:r>
        <w:t>5.2.3.1</w:t>
      </w:r>
      <w:r>
        <w:tab/>
        <w:t>Description</w:t>
      </w:r>
      <w:bookmarkEnd w:id="162"/>
    </w:p>
    <w:p w:rsidR="0006531A" w:rsidRDefault="0006531A"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r>
        <w:t xml:space="preserve"> </w:t>
      </w:r>
    </w:p>
    <w:p w:rsidR="0006531A" w:rsidRDefault="0006531A"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 xml:space="preserve">.  </w:t>
      </w:r>
    </w:p>
    <w:p w:rsidR="0006531A" w:rsidRPr="008043F7" w:rsidRDefault="0006531A" w:rsidP="00D25B88">
      <w:r w:rsidRPr="008043F7">
        <w:t xml:space="preserve">Composition used as the act of name containment provides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06531A" w:rsidRPr="0036308A" w:rsidRDefault="0006531A"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r w:rsidRPr="0036308A">
        <w:t xml:space="preserve"> </w:t>
      </w:r>
    </w:p>
    <w:p w:rsidR="0006531A" w:rsidRPr="0036308A" w:rsidRDefault="0006531A" w:rsidP="00D25B88">
      <w:pPr>
        <w:pStyle w:val="Heading4"/>
      </w:pPr>
      <w:bookmarkStart w:id="163" w:name="_Toc303068599"/>
      <w:r w:rsidRPr="0036308A">
        <w:t>5.2.</w:t>
      </w:r>
      <w:r>
        <w:t>3</w:t>
      </w:r>
      <w:r w:rsidRPr="0036308A">
        <w:t>.</w:t>
      </w:r>
      <w:r>
        <w:t>2</w:t>
      </w:r>
      <w:r w:rsidRPr="0036308A">
        <w:tab/>
      </w:r>
      <w:r>
        <w:t>Example</w:t>
      </w:r>
      <w:bookmarkEnd w:id="163"/>
    </w:p>
    <w:p w:rsidR="0006531A" w:rsidRDefault="0006531A"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 </w:t>
      </w:r>
    </w:p>
    <w:p w:rsidR="0006531A" w:rsidRDefault="0006531A" w:rsidP="00D25B88">
      <w:pPr>
        <w:pStyle w:val="TH"/>
      </w:pPr>
      <w:r>
        <w:pict>
          <v:shape id="_x0000_i1038" type="#_x0000_t75" style="width:416.25pt;height:48pt">
            <v:imagedata r:id="rId21" o:title=""/>
          </v:shape>
        </w:pict>
      </w:r>
    </w:p>
    <w:p w:rsidR="0006531A" w:rsidRDefault="0006531A" w:rsidP="006C7EC1">
      <w:pPr>
        <w:pStyle w:val="Caption"/>
        <w:jc w:val="center"/>
        <w:rPr>
          <w:bCs w:val="0"/>
        </w:rPr>
      </w:pPr>
      <w:bookmarkStart w:id="164" w:name="_Toc303069995"/>
      <w:r>
        <w:t xml:space="preserve">Figure </w:t>
      </w:r>
      <w:fldSimple w:instr=" SEQ Figure \* ARABIC ">
        <w:r>
          <w:rPr>
            <w:noProof/>
          </w:rPr>
          <w:t>14</w:t>
        </w:r>
      </w:fldSimple>
      <w:r>
        <w:t xml:space="preserve">: </w:t>
      </w:r>
      <w:r w:rsidRPr="00526F81">
        <w:t>&lt;&lt;names&gt;&gt; notation</w:t>
      </w:r>
      <w:bookmarkEnd w:id="164"/>
    </w:p>
    <w:p w:rsidR="0006531A" w:rsidRPr="008043F7" w:rsidRDefault="0006531A" w:rsidP="00926BB3">
      <w:pPr>
        <w:pStyle w:val="Heading4"/>
      </w:pPr>
      <w:bookmarkStart w:id="165" w:name="_Toc303068600"/>
      <w:r w:rsidRPr="008043F7">
        <w:t>5.2.</w:t>
      </w:r>
      <w:r>
        <w:t>3</w:t>
      </w:r>
      <w:r w:rsidRPr="008043F7">
        <w:t>.</w:t>
      </w:r>
      <w:r>
        <w:t>3</w:t>
      </w:r>
      <w:r w:rsidRPr="008043F7">
        <w:tab/>
      </w:r>
      <w:r>
        <w:t>Name style</w:t>
      </w:r>
      <w:bookmarkEnd w:id="165"/>
    </w:p>
    <w:p w:rsidR="0006531A" w:rsidRDefault="0006531A" w:rsidP="00156B82">
      <w:r>
        <w:t>It has no name so there is no name style.</w:t>
      </w:r>
    </w:p>
    <w:p w:rsidR="0006531A" w:rsidRDefault="0006531A" w:rsidP="00DA0228">
      <w:pPr>
        <w:pStyle w:val="Heading3"/>
        <w:numPr>
          <w:ilvl w:val="2"/>
          <w:numId w:val="47"/>
          <w:numberingChange w:id="166" w:author="lmcedts" w:date="2011-09-13T09:04:00Z" w:original="%1:5:0:.%2:2:0:.%3:4:0:"/>
        </w:numPr>
      </w:pPr>
      <w:bookmarkStart w:id="167" w:name="_Toc303068601"/>
      <w:bookmarkStart w:id="168" w:name="_Toc303068803"/>
      <w:r>
        <w:t>&lt;&lt;dataType&gt;&gt;</w:t>
      </w:r>
      <w:bookmarkEnd w:id="167"/>
      <w:bookmarkEnd w:id="168"/>
    </w:p>
    <w:p w:rsidR="0006531A" w:rsidRDefault="0006531A" w:rsidP="006C7EC1">
      <w:pPr>
        <w:pStyle w:val="Heading4"/>
        <w:numPr>
          <w:ilvl w:val="3"/>
          <w:numId w:val="47"/>
          <w:numberingChange w:id="169" w:author="lmcedts" w:date="2011-09-13T09:04:00Z" w:original="%1:5:0:.%2:2:0:.%3:4:0:.%4:1:0:"/>
        </w:numPr>
      </w:pPr>
      <w:bookmarkStart w:id="170" w:name="_Toc303068602"/>
      <w:r>
        <w:t>Description</w:t>
      </w:r>
      <w:bookmarkEnd w:id="170"/>
    </w:p>
    <w:p w:rsidR="0006531A" w:rsidRDefault="0006531A" w:rsidP="002F4E55">
      <w:r>
        <w:t>It represents the general notion of being a data type (i.e. a type whose instances are identified only by their values) whose definition is defined by user (e.g. specification authors).</w:t>
      </w:r>
    </w:p>
    <w:p w:rsidR="0006531A" w:rsidRDefault="0006531A" w:rsidP="002F4E55">
      <w:r>
        <w:t>This Repertoire uses two kinds of data types: predefined data types and user-defined data types.  The former is defined in sub</w:t>
      </w:r>
      <w:r>
        <w:rPr>
          <w:lang w:val="en-CA"/>
        </w:rPr>
        <w:noBreakHyphen/>
      </w:r>
      <w:r>
        <w:t>clause 5.3.3.  The latter is defined by the specifications authors using this &lt;&lt;dataType&gt;&gt; model element.</w:t>
      </w:r>
    </w:p>
    <w:p w:rsidR="0006531A" w:rsidRDefault="0006531A" w:rsidP="004F415C">
      <w:r>
        <w:t>The user-defined data types supports the modelling of structured data types (see &lt;&lt;dataType&gt;&gt; notations in 5.2.4.2).  When user-defined or predefined data type is used to apply type information to a class attribute (see 5.1.1), the data type name is shown along with the class attribute.  See User example of &lt;&lt;dataType&gt;&gt; in 5.2.4.2.</w:t>
      </w:r>
    </w:p>
    <w:p w:rsidR="0006531A" w:rsidRDefault="0006531A" w:rsidP="00DA0228">
      <w:pPr>
        <w:pStyle w:val="Heading4"/>
      </w:pPr>
      <w:bookmarkStart w:id="171" w:name="_Toc303068603"/>
      <w:r>
        <w:t>5.2.4.2</w:t>
      </w:r>
      <w:r>
        <w:tab/>
        <w:t>Example</w:t>
      </w:r>
      <w:bookmarkEnd w:id="171"/>
    </w:p>
    <w:p w:rsidR="0006531A" w:rsidRDefault="0006531A" w:rsidP="00877652">
      <w:pPr>
        <w:keepNext/>
      </w:pPr>
      <w:r>
        <w:t xml:space="preserve">The following examples are two user-defined data types.   The left-most is named </w:t>
      </w:r>
      <w:r w:rsidRPr="006C7EC1">
        <w:rPr>
          <w:rFonts w:ascii="Courier New" w:hAnsi="Courier New" w:cs="Courier New"/>
        </w:rPr>
        <w:t>PLMN_Id</w:t>
      </w:r>
      <w:r>
        <w:t xml:space="preserve"> that consists of Mobile Country Code (MCC) and Mobile Network Code (MNC), whose types are the predefined data types in 5.3.3.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6C7EC1">
        <w:rPr>
          <w:rFonts w:ascii="Courier New" w:hAnsi="Courier New" w:cs="Courier New"/>
        </w:rPr>
        <w:t>PLMN_Id</w:t>
      </w:r>
      <w:r>
        <w:t xml:space="preserve">.  </w:t>
      </w:r>
    </w:p>
    <w:p w:rsidR="0006531A" w:rsidRDefault="0006531A" w:rsidP="006C7EC1">
      <w:pPr>
        <w:jc w:val="center"/>
      </w:pPr>
      <w:r>
        <w:pict>
          <v:shape id="_x0000_i1039" type="#_x0000_t75" style="width:261.75pt;height:88.5pt">
            <v:imagedata r:id="rId22" o:title=""/>
          </v:shape>
        </w:pict>
      </w:r>
    </w:p>
    <w:p w:rsidR="0006531A" w:rsidRDefault="0006531A" w:rsidP="006C7EC1">
      <w:pPr>
        <w:pStyle w:val="Caption"/>
        <w:jc w:val="center"/>
      </w:pPr>
      <w:bookmarkStart w:id="172" w:name="_Toc303069996"/>
      <w:r>
        <w:t xml:space="preserve">Figure </w:t>
      </w:r>
      <w:fldSimple w:instr=" SEQ Figure \* ARABIC ">
        <w:r>
          <w:rPr>
            <w:noProof/>
          </w:rPr>
          <w:t>15</w:t>
        </w:r>
      </w:fldSimple>
      <w:r>
        <w:t xml:space="preserve">: </w:t>
      </w:r>
      <w:r w:rsidRPr="00107DDC">
        <w:t>&lt;&lt;dataType&gt;&gt; notations</w:t>
      </w:r>
      <w:bookmarkEnd w:id="172"/>
    </w:p>
    <w:p w:rsidR="0006531A" w:rsidRDefault="0006531A" w:rsidP="006C7EC1">
      <w:pPr>
        <w:keepNext/>
        <w:rPr>
          <w:b/>
        </w:rPr>
      </w:pPr>
      <w:r>
        <w:t xml:space="preserve">The following example shows a </w:t>
      </w:r>
      <w:r w:rsidRPr="006C7EC1">
        <w:rPr>
          <w:rFonts w:ascii="Courier New" w:hAnsi="Courier New" w:cs="Courier New"/>
        </w:rPr>
        <w:t>ZClass</w:t>
      </w:r>
      <w:r>
        <w:t xml:space="preserve"> using two user-defined data types and two predefined data types.</w:t>
      </w:r>
    </w:p>
    <w:p w:rsidR="0006531A" w:rsidRDefault="0006531A" w:rsidP="00E06DAF">
      <w:pPr>
        <w:pStyle w:val="TF"/>
        <w:keepNext/>
      </w:pPr>
      <w:r>
        <w:pict>
          <v:shape id="_x0000_i1040" type="#_x0000_t75" style="width:191.25pt;height:103.5pt">
            <v:imagedata r:id="rId23" o:title=""/>
          </v:shape>
        </w:pict>
      </w:r>
    </w:p>
    <w:p w:rsidR="0006531A" w:rsidRDefault="0006531A" w:rsidP="006C7EC1">
      <w:pPr>
        <w:pStyle w:val="Caption"/>
        <w:jc w:val="center"/>
        <w:rPr>
          <w:bCs w:val="0"/>
        </w:rPr>
      </w:pPr>
      <w:bookmarkStart w:id="173" w:name="_Toc303069997"/>
      <w:r>
        <w:t xml:space="preserve">Figure </w:t>
      </w:r>
      <w:fldSimple w:instr=" SEQ Figure \* ARABIC ">
        <w:r>
          <w:rPr>
            <w:noProof/>
          </w:rPr>
          <w:t>16</w:t>
        </w:r>
      </w:fldSimple>
      <w:r>
        <w:t xml:space="preserve">: </w:t>
      </w:r>
      <w:r w:rsidRPr="00B171CC">
        <w:t>Usage example of &lt;&lt;dataType&gt;&gt;</w:t>
      </w:r>
      <w:bookmarkEnd w:id="173"/>
    </w:p>
    <w:p w:rsidR="0006531A" w:rsidRPr="008043F7" w:rsidRDefault="0006531A" w:rsidP="00926BB3">
      <w:pPr>
        <w:pStyle w:val="Heading4"/>
      </w:pPr>
      <w:bookmarkStart w:id="174" w:name="_Toc303068604"/>
      <w:r w:rsidRPr="008043F7">
        <w:t>5.2.</w:t>
      </w:r>
      <w:r>
        <w:t>4</w:t>
      </w:r>
      <w:r w:rsidRPr="008043F7">
        <w:t>.</w:t>
      </w:r>
      <w:r>
        <w:t>3</w:t>
      </w:r>
      <w:r w:rsidRPr="008043F7">
        <w:tab/>
      </w:r>
      <w:r>
        <w:t>Name style</w:t>
      </w:r>
      <w:bookmarkEnd w:id="174"/>
    </w:p>
    <w:p w:rsidR="0006531A" w:rsidRDefault="0006531A" w:rsidP="00613949">
      <w:r>
        <w:t>For &lt;&lt;dataType&gt;&gt; name, use the same style as &lt;&lt;InformationObjectClass&gt;&gt; (see 5.2.2).</w:t>
      </w:r>
    </w:p>
    <w:p w:rsidR="0006531A" w:rsidRDefault="0006531A" w:rsidP="00613949">
      <w:r>
        <w:t>For &lt;&lt;dataType&gt;&gt; attribute, use the same style as Attribute (see 5.1.1).</w:t>
      </w:r>
    </w:p>
    <w:p w:rsidR="0006531A" w:rsidRDefault="0006531A" w:rsidP="006C7EC1">
      <w:pPr>
        <w:pStyle w:val="Heading3"/>
        <w:rPr>
          <w:b/>
        </w:rPr>
      </w:pPr>
      <w:bookmarkStart w:id="175" w:name="_Toc303068605"/>
      <w:bookmarkStart w:id="176" w:name="_Toc303068804"/>
      <w:r>
        <w:t>5.2.5</w:t>
      </w:r>
      <w:r>
        <w:tab/>
        <w:t>&lt;&lt;enumeration&gt;&gt;</w:t>
      </w:r>
      <w:bookmarkEnd w:id="175"/>
      <w:bookmarkEnd w:id="176"/>
    </w:p>
    <w:p w:rsidR="0006531A" w:rsidRDefault="0006531A" w:rsidP="00DA0228">
      <w:pPr>
        <w:pStyle w:val="Heading4"/>
      </w:pPr>
      <w:bookmarkStart w:id="177" w:name="_Toc303068606"/>
      <w:r>
        <w:t>5.2.5.1</w:t>
      </w:r>
      <w:r>
        <w:tab/>
        <w:t>Description</w:t>
      </w:r>
      <w:bookmarkEnd w:id="177"/>
    </w:p>
    <w:p w:rsidR="0006531A" w:rsidRDefault="0006531A" w:rsidP="006C7EC1">
      <w:r>
        <w:t xml:space="preserve">An enumeration is a data type.  It contains sets of named literals that represent the values of the enumeration. An enumeration literal can represent a predefined data type (see 5.3.3) </w:t>
      </w:r>
      <w:r w:rsidRPr="00E962C9">
        <w:t>or a user-defined data type (see 5.2.4).</w:t>
      </w:r>
    </w:p>
    <w:p w:rsidR="0006531A" w:rsidRDefault="0006531A" w:rsidP="006C7EC1">
      <w:r>
        <w:t>An enumeration has a name.</w:t>
      </w:r>
    </w:p>
    <w:p w:rsidR="0006531A" w:rsidRDefault="0006531A" w:rsidP="006C7EC1">
      <w:r>
        <w:t>See 10.3.2 Enumeration of [1].</w:t>
      </w:r>
    </w:p>
    <w:p w:rsidR="0006531A" w:rsidRDefault="0006531A" w:rsidP="00DA0228">
      <w:pPr>
        <w:pStyle w:val="Heading4"/>
      </w:pPr>
      <w:bookmarkStart w:id="178" w:name="_Toc303068607"/>
      <w:r>
        <w:t>5.2.5.2</w:t>
      </w:r>
      <w:r>
        <w:tab/>
        <w:t>Example</w:t>
      </w:r>
      <w:bookmarkEnd w:id="178"/>
    </w:p>
    <w:p w:rsidR="0006531A" w:rsidRDefault="0006531A" w:rsidP="00550E4C">
      <w:pPr>
        <w:keepNext/>
      </w:pPr>
      <w:r>
        <w:t xml:space="preserve">This example shows an enumeration model element whose name is </w:t>
      </w:r>
      <w:r w:rsidRPr="006C7EC1">
        <w:rPr>
          <w:rFonts w:ascii="Courier New" w:hAnsi="Courier New" w:cs="Courier New"/>
        </w:rPr>
        <w:t>Day</w:t>
      </w:r>
      <w:r>
        <w:t xml:space="preserve"> and it has seven enumeration literals.  The upper compartment contains the keyword &lt;&lt;enumeration&gt;&gt; and the name of the enumeration.  The lower compartment contains an ordered list of enumeration literals.</w:t>
      </w:r>
    </w:p>
    <w:p w:rsidR="0006531A" w:rsidRDefault="0006531A" w:rsidP="006C7EC1">
      <w:pPr>
        <w:keepNext/>
        <w:jc w:val="center"/>
      </w:pPr>
      <w:r>
        <w:pict>
          <v:shape id="_x0000_i1041" type="#_x0000_t75" style="width:90.75pt;height:143.25pt">
            <v:imagedata r:id="rId24" o:title=""/>
          </v:shape>
        </w:pict>
      </w:r>
    </w:p>
    <w:p w:rsidR="0006531A" w:rsidRDefault="0006531A" w:rsidP="006C7EC1">
      <w:pPr>
        <w:pStyle w:val="Caption"/>
        <w:jc w:val="center"/>
        <w:rPr>
          <w:b w:val="0"/>
          <w:bCs w:val="0"/>
        </w:rPr>
      </w:pPr>
      <w:bookmarkStart w:id="179" w:name="_Toc303069998"/>
      <w:r>
        <w:t xml:space="preserve">Figure </w:t>
      </w:r>
      <w:fldSimple w:instr=" SEQ Figure \* ARABIC ">
        <w:r>
          <w:rPr>
            <w:noProof/>
          </w:rPr>
          <w:t>17</w:t>
        </w:r>
      </w:fldSimple>
      <w:r>
        <w:t xml:space="preserve">: </w:t>
      </w:r>
      <w:r w:rsidRPr="00A00E97">
        <w:t>&lt;&lt;enumeration&gt;&gt; notation</w:t>
      </w:r>
      <w:bookmarkEnd w:id="179"/>
    </w:p>
    <w:p w:rsidR="0006531A" w:rsidRDefault="0006531A" w:rsidP="00926BB3">
      <w:pPr>
        <w:pStyle w:val="Heading4"/>
      </w:pPr>
      <w:bookmarkStart w:id="180" w:name="_Toc303068608"/>
      <w:r w:rsidRPr="008043F7">
        <w:t>5.2.</w:t>
      </w:r>
      <w:r>
        <w:t>5</w:t>
      </w:r>
      <w:r w:rsidRPr="008043F7">
        <w:t>.</w:t>
      </w:r>
      <w:r>
        <w:t>3</w:t>
      </w:r>
      <w:r w:rsidRPr="008043F7">
        <w:tab/>
      </w:r>
      <w:r>
        <w:t>Name style</w:t>
      </w:r>
      <w:bookmarkEnd w:id="180"/>
    </w:p>
    <w:p w:rsidR="0006531A" w:rsidRPr="008043F7" w:rsidRDefault="0006531A" w:rsidP="00076F97">
      <w:r>
        <w:t>For &lt;&lt;enumeration&gt;&gt; name, use the same style as &lt;&lt;InformationObjectClass&gt;&gt; (see 5.2.2).</w:t>
      </w:r>
    </w:p>
    <w:p w:rsidR="0006531A" w:rsidRPr="00A56ABE" w:rsidRDefault="0006531A" w:rsidP="00BD4F2C">
      <w:pPr>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06531A" w:rsidRDefault="0006531A" w:rsidP="00D25B88">
      <w:pPr>
        <w:pStyle w:val="Heading2"/>
      </w:pPr>
      <w:bookmarkStart w:id="181" w:name="_Toc303068609"/>
      <w:bookmarkStart w:id="182" w:name="_Toc303068805"/>
      <w:r w:rsidRPr="008043F7">
        <w:t>5.3</w:t>
      </w:r>
      <w:r w:rsidRPr="008043F7">
        <w:tab/>
      </w:r>
      <w:r>
        <w:t>Others</w:t>
      </w:r>
      <w:bookmarkEnd w:id="181"/>
      <w:bookmarkEnd w:id="182"/>
    </w:p>
    <w:p w:rsidR="0006531A" w:rsidRDefault="0006531A" w:rsidP="0076063E">
      <w:pPr>
        <w:pStyle w:val="Heading3"/>
      </w:pPr>
      <w:bookmarkStart w:id="183" w:name="_Toc303068610"/>
      <w:bookmarkStart w:id="184" w:name="_Toc303068806"/>
      <w:r w:rsidRPr="008D7188">
        <w:t>5.</w:t>
      </w:r>
      <w:r>
        <w:t>3.1</w:t>
      </w:r>
      <w:r w:rsidRPr="008D7188">
        <w:tab/>
        <w:t>Association class</w:t>
      </w:r>
      <w:bookmarkEnd w:id="183"/>
      <w:bookmarkEnd w:id="184"/>
    </w:p>
    <w:p w:rsidR="0006531A" w:rsidRDefault="0006531A" w:rsidP="006C7EC1">
      <w:pPr>
        <w:pStyle w:val="Heading4"/>
      </w:pPr>
      <w:r>
        <w:t>5.3.1.1</w:t>
      </w:r>
      <w:r>
        <w:tab/>
        <w:t>Description</w:t>
      </w:r>
    </w:p>
    <w:p w:rsidR="0006531A" w:rsidRDefault="0006531A" w:rsidP="006C7EC1">
      <w:pPr>
        <w:pStyle w:val="EditorsNote"/>
      </w:pPr>
      <w:r>
        <w:t>Editor’s Note: Use of Association classes needs further discussion.  Can cardinality be used? Can it be replaced by already-existing relation classes?</w:t>
      </w:r>
    </w:p>
    <w:p w:rsidR="0006531A" w:rsidRDefault="0006531A" w:rsidP="006C7EC1">
      <w:r w:rsidRPr="008043F7">
        <w:t xml:space="preserve">An association class is an association that also has class properties (or a class that has association properties). </w:t>
      </w:r>
      <w:r w:rsidRPr="008043F7">
        <w:br/>
        <w:t>Even though it is drawn as an association and a class, it is really just a single model element.</w:t>
      </w:r>
    </w:p>
    <w:p w:rsidR="0006531A" w:rsidRDefault="0006531A" w:rsidP="006C7EC1">
      <w:r>
        <w:t xml:space="preserve">See 7.3.4 AssociationClass of </w:t>
      </w:r>
      <w:r w:rsidRPr="006C7EC1">
        <w:t>[1].</w:t>
      </w:r>
    </w:p>
    <w:p w:rsidR="0006531A" w:rsidRDefault="0006531A" w:rsidP="00D25B88">
      <w:r w:rsidRPr="008043F7">
        <w:t>Association classes are appropriate for use when an «InformationObjectClass» needs to maintain associations to several other «InformationObjectClass»'s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06531A" w:rsidRPr="00DA0228" w:rsidRDefault="0006531A" w:rsidP="00A374EE">
      <w:pPr>
        <w:pStyle w:val="Heading4"/>
      </w:pPr>
      <w:bookmarkStart w:id="185" w:name="_Toc303068611"/>
      <w:r>
        <w:t>5.3.1.2</w:t>
      </w:r>
      <w:r>
        <w:tab/>
        <w:t>Example</w:t>
      </w:r>
      <w:bookmarkEnd w:id="185"/>
    </w:p>
    <w:p w:rsidR="0006531A" w:rsidRDefault="0006531A" w:rsidP="00D25B88">
      <w:pPr>
        <w:pStyle w:val="TH"/>
      </w:pPr>
      <w:r>
        <w:pict>
          <v:shape id="_x0000_i1042" type="#_x0000_t75" style="width:365.25pt;height:274.5pt">
            <v:imagedata r:id="rId25" o:title=""/>
          </v:shape>
        </w:pict>
      </w:r>
    </w:p>
    <w:p w:rsidR="0006531A" w:rsidRDefault="0006531A" w:rsidP="006C7EC1">
      <w:pPr>
        <w:pStyle w:val="Caption"/>
        <w:jc w:val="center"/>
        <w:rPr>
          <w:bCs w:val="0"/>
        </w:rPr>
      </w:pPr>
      <w:bookmarkStart w:id="186" w:name="_Toc303069999"/>
      <w:r>
        <w:t xml:space="preserve">Figure </w:t>
      </w:r>
      <w:fldSimple w:instr=" SEQ Figure \* ARABIC ">
        <w:r>
          <w:rPr>
            <w:noProof/>
          </w:rPr>
          <w:t>18</w:t>
        </w:r>
      </w:fldSimple>
      <w:r>
        <w:t xml:space="preserve">: </w:t>
      </w:r>
      <w:r w:rsidRPr="001C6726">
        <w:t>Association class notation</w:t>
      </w:r>
      <w:bookmarkEnd w:id="186"/>
    </w:p>
    <w:p w:rsidR="0006531A" w:rsidRPr="008043F7" w:rsidRDefault="0006531A" w:rsidP="00926BB3">
      <w:pPr>
        <w:pStyle w:val="Heading4"/>
      </w:pPr>
      <w:bookmarkStart w:id="187" w:name="_Toc303068612"/>
      <w:r>
        <w:t>5.3.1</w:t>
      </w:r>
      <w:r w:rsidRPr="008043F7">
        <w:t>.</w:t>
      </w:r>
      <w:r>
        <w:t>3</w:t>
      </w:r>
      <w:r w:rsidRPr="008043F7">
        <w:tab/>
      </w:r>
      <w:r>
        <w:t>Name style</w:t>
      </w:r>
      <w:bookmarkEnd w:id="187"/>
    </w:p>
    <w:p w:rsidR="0006531A" w:rsidRDefault="0006531A" w:rsidP="006C7EC1">
      <w:pPr>
        <w:rPr>
          <w:b/>
        </w:rPr>
      </w:pPr>
      <w:r>
        <w:t>TBD</w:t>
      </w:r>
    </w:p>
    <w:p w:rsidR="0006531A" w:rsidRDefault="0006531A" w:rsidP="00DA0228">
      <w:pPr>
        <w:pStyle w:val="Heading3"/>
        <w:numPr>
          <w:ilvl w:val="2"/>
          <w:numId w:val="48"/>
          <w:numberingChange w:id="188" w:author="lmcedts" w:date="2011-09-13T09:04:00Z" w:original="%1:5:0:.%2:3:0:.%3:2:0:"/>
        </w:numPr>
        <w:rPr>
          <w:lang w:eastAsia="zh-CN"/>
        </w:rPr>
      </w:pPr>
      <w:bookmarkStart w:id="189" w:name="_Toc303068613"/>
      <w:bookmarkStart w:id="190" w:name="_Toc303068807"/>
      <w:r w:rsidRPr="008043F7">
        <w:rPr>
          <w:lang w:eastAsia="zh-CN"/>
        </w:rPr>
        <w:t xml:space="preserve">Abstract </w:t>
      </w:r>
      <w:r>
        <w:rPr>
          <w:lang w:eastAsia="zh-CN"/>
        </w:rPr>
        <w:t>c</w:t>
      </w:r>
      <w:r w:rsidRPr="008043F7">
        <w:rPr>
          <w:lang w:eastAsia="zh-CN"/>
        </w:rPr>
        <w:t>lass</w:t>
      </w:r>
      <w:bookmarkEnd w:id="189"/>
      <w:bookmarkEnd w:id="190"/>
    </w:p>
    <w:p w:rsidR="0006531A" w:rsidRDefault="0006531A" w:rsidP="006C7EC1">
      <w:pPr>
        <w:pStyle w:val="Heading4"/>
      </w:pPr>
      <w:bookmarkStart w:id="191" w:name="_Toc303068614"/>
      <w:r>
        <w:t>5.3.2.1</w:t>
      </w:r>
      <w:r>
        <w:tab/>
        <w:t>Description</w:t>
      </w:r>
      <w:bookmarkEnd w:id="191"/>
    </w:p>
    <w:p w:rsidR="0006531A" w:rsidRPr="008043F7" w:rsidRDefault="0006531A"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5.1.4).  </w:t>
      </w:r>
      <w:r w:rsidRPr="008043F7">
        <w:rPr>
          <w:lang w:eastAsia="zh-CN"/>
        </w:rPr>
        <w:t xml:space="preserve">  An abstract class can not be</w:t>
      </w:r>
      <w:r>
        <w:rPr>
          <w:lang w:eastAsia="zh-CN"/>
        </w:rPr>
        <w:t xml:space="preserve"> instantiated</w:t>
      </w:r>
      <w:r w:rsidRPr="008043F7">
        <w:rPr>
          <w:lang w:eastAsia="zh-CN"/>
        </w:rPr>
        <w:t>.</w:t>
      </w:r>
    </w:p>
    <w:p w:rsidR="0006531A" w:rsidRDefault="0006531A" w:rsidP="0076063E">
      <w:pPr>
        <w:pStyle w:val="Heading4"/>
        <w:rPr>
          <w:lang w:eastAsia="zh-CN"/>
        </w:rPr>
      </w:pPr>
      <w:bookmarkStart w:id="192" w:name="_Toc303068615"/>
      <w:r w:rsidRPr="008043F7">
        <w:rPr>
          <w:lang w:eastAsia="zh-CN"/>
        </w:rPr>
        <w:t>5.</w:t>
      </w:r>
      <w:r>
        <w:rPr>
          <w:lang w:eastAsia="zh-CN"/>
        </w:rPr>
        <w:t>3.2.2</w:t>
      </w:r>
      <w:r w:rsidRPr="008043F7">
        <w:rPr>
          <w:lang w:eastAsia="zh-CN"/>
        </w:rPr>
        <w:tab/>
      </w:r>
      <w:r>
        <w:rPr>
          <w:lang w:eastAsia="zh-CN"/>
        </w:rPr>
        <w:t>Example</w:t>
      </w:r>
      <w:bookmarkEnd w:id="192"/>
    </w:p>
    <w:p w:rsidR="0006531A" w:rsidRPr="008043F7" w:rsidRDefault="0006531A"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06531A" w:rsidRDefault="0006531A" w:rsidP="00D25B88">
      <w:pPr>
        <w:pStyle w:val="TH"/>
        <w:rPr>
          <w:lang w:eastAsia="zh-CN"/>
        </w:rPr>
      </w:pPr>
      <w:r>
        <w:rPr>
          <w:lang w:eastAsia="zh-CN"/>
        </w:rPr>
        <w:pict>
          <v:shape id="_x0000_i1043" type="#_x0000_t75" style="width:142.5pt;height:153.75pt">
            <v:imagedata r:id="rId26" o:title=""/>
          </v:shape>
        </w:pict>
      </w:r>
    </w:p>
    <w:p w:rsidR="0006531A" w:rsidRDefault="0006531A" w:rsidP="006C7EC1">
      <w:pPr>
        <w:pStyle w:val="Caption"/>
        <w:jc w:val="center"/>
        <w:rPr>
          <w:bCs w:val="0"/>
          <w:lang w:eastAsia="zh-CN"/>
        </w:rPr>
      </w:pPr>
      <w:bookmarkStart w:id="193" w:name="_Toc303070000"/>
      <w:r>
        <w:t xml:space="preserve">Figure </w:t>
      </w:r>
      <w:fldSimple w:instr=" SEQ Figure \* ARABIC ">
        <w:r>
          <w:rPr>
            <w:noProof/>
          </w:rPr>
          <w:t>19</w:t>
        </w:r>
      </w:fldSimple>
      <w:r>
        <w:t xml:space="preserve">: </w:t>
      </w:r>
      <w:r w:rsidRPr="003B5F15">
        <w:t>Abstract class notation</w:t>
      </w:r>
      <w:bookmarkEnd w:id="193"/>
    </w:p>
    <w:p w:rsidR="0006531A" w:rsidRDefault="0006531A" w:rsidP="00216000">
      <w:pPr>
        <w:pStyle w:val="Heading4"/>
      </w:pPr>
      <w:bookmarkStart w:id="194" w:name="_Toc303068616"/>
      <w:r>
        <w:t>5.3.2</w:t>
      </w:r>
      <w:r w:rsidRPr="008043F7">
        <w:t>.</w:t>
      </w:r>
      <w:r>
        <w:t>3</w:t>
      </w:r>
      <w:r w:rsidRPr="008043F7">
        <w:tab/>
      </w:r>
      <w:r>
        <w:t>Name style</w:t>
      </w:r>
      <w:bookmarkEnd w:id="194"/>
    </w:p>
    <w:p w:rsidR="0006531A" w:rsidRPr="008043F7" w:rsidRDefault="0006531A" w:rsidP="00586E8C">
      <w:r>
        <w:t>For abstract class name, use the same style as &lt;&lt;InformationObjectClass&gt;&gt; (see 5.2.2) and its last character shall be an underscore.  Furthermore, the name shall be in italics.</w:t>
      </w:r>
    </w:p>
    <w:p w:rsidR="0006531A" w:rsidRDefault="0006531A" w:rsidP="002F4E55">
      <w:pPr>
        <w:pStyle w:val="Heading3"/>
      </w:pPr>
      <w:bookmarkStart w:id="195" w:name="_Toc303068617"/>
      <w:bookmarkStart w:id="196" w:name="_Toc303068808"/>
      <w:r w:rsidRPr="008D7188">
        <w:t>5.</w:t>
      </w:r>
      <w:r>
        <w:t>3.3</w:t>
      </w:r>
      <w:r w:rsidRPr="008D7188">
        <w:tab/>
      </w:r>
      <w:r>
        <w:t>Predefined data type</w:t>
      </w:r>
      <w:bookmarkEnd w:id="195"/>
      <w:bookmarkEnd w:id="196"/>
    </w:p>
    <w:p w:rsidR="0006531A" w:rsidRPr="00DA0228" w:rsidRDefault="0006531A" w:rsidP="002F4E55">
      <w:pPr>
        <w:pStyle w:val="Heading4"/>
      </w:pPr>
      <w:bookmarkStart w:id="197" w:name="_Toc303068618"/>
      <w:r>
        <w:t>5.3.3.1</w:t>
      </w:r>
      <w:r>
        <w:tab/>
        <w:t>Description</w:t>
      </w:r>
      <w:bookmarkEnd w:id="197"/>
    </w:p>
    <w:p w:rsidR="0006531A" w:rsidRPr="00DA0228" w:rsidRDefault="0006531A" w:rsidP="002F4E55">
      <w:pPr>
        <w:pStyle w:val="Heading4"/>
      </w:pPr>
      <w:bookmarkStart w:id="198" w:name="_Toc303068619"/>
      <w:r>
        <w:t>5.3.3.2</w:t>
      </w:r>
      <w:r>
        <w:tab/>
        <w:t>Example</w:t>
      </w:r>
      <w:bookmarkEnd w:id="198"/>
    </w:p>
    <w:p w:rsidR="0006531A" w:rsidRPr="00DA0228" w:rsidRDefault="0006531A" w:rsidP="002F4E55">
      <w:pPr>
        <w:pStyle w:val="Heading4"/>
      </w:pPr>
      <w:bookmarkStart w:id="199" w:name="_Toc303068620"/>
      <w:r>
        <w:t>5.3.3.3</w:t>
      </w:r>
      <w:r>
        <w:tab/>
        <w:t>Name style</w:t>
      </w:r>
      <w:bookmarkEnd w:id="199"/>
    </w:p>
    <w:p w:rsidR="0006531A" w:rsidRDefault="0006531A" w:rsidP="000A4656">
      <w:pPr>
        <w:pStyle w:val="Heading1"/>
      </w:pPr>
      <w:bookmarkStart w:id="200" w:name="_Toc303068621"/>
      <w:bookmarkStart w:id="201" w:name="_Toc303068809"/>
      <w:r>
        <w:t>6.</w:t>
      </w:r>
      <w:r>
        <w:tab/>
        <w:t>Qualifier</w:t>
      </w:r>
      <w:bookmarkEnd w:id="200"/>
      <w:bookmarkEnd w:id="201"/>
    </w:p>
    <w:p w:rsidR="0006531A" w:rsidRDefault="0006531A" w:rsidP="00997FCE">
      <w:pPr>
        <w:pStyle w:val="EditorsNote"/>
      </w:pPr>
      <w:r>
        <w:t>Editor’s Note: Qualifier Invariant (TMF-definition) will be added.  Stereotypes/model elements for these qualifiers will be added.  Need for CO is for further study.</w:t>
      </w:r>
    </w:p>
    <w:p w:rsidR="0006531A" w:rsidRDefault="0006531A" w:rsidP="005D4294">
      <w:r>
        <w:t>T</w:t>
      </w:r>
      <w:r w:rsidRPr="00F006B4">
        <w:t>his sub</w:t>
      </w:r>
      <w:r>
        <w:t>-</w:t>
      </w:r>
      <w:r w:rsidRPr="00F006B4">
        <w:t xml:space="preserve">clause defines </w:t>
      </w:r>
      <w:r>
        <w:t>the qualifiers applicable for one specific model elements specified in this document, i.e. the class attribute. The class attribute must be qualified with M, O, CM or CO, with regards to their Read and Write capabilities.</w:t>
      </w:r>
    </w:p>
    <w:p w:rsidR="0006531A" w:rsidRDefault="0006531A" w:rsidP="000A4656">
      <w:pPr>
        <w:keepNext/>
      </w:pPr>
      <w:r>
        <w:t xml:space="preserve">The Read and Write capabilities are defined as follows. </w:t>
      </w:r>
    </w:p>
    <w:p w:rsidR="0006531A" w:rsidRPr="00F006B4" w:rsidRDefault="0006531A" w:rsidP="000A4656">
      <w:pPr>
        <w:numPr>
          <w:ilvl w:val="0"/>
          <w:numId w:val="41"/>
          <w:numberingChange w:id="202" w:author="lmcedts" w:date="2011-09-13T09:04:00Z" w:original=""/>
        </w:numPr>
      </w:pPr>
      <w:r>
        <w:t>The model elements are made visible across an interface, separating the client from server.  The Read capability means that a client can read the qualified class attribute information.  The Write capability means that a client can modify the qualified class attribute information.</w:t>
      </w:r>
    </w:p>
    <w:p w:rsidR="0006531A" w:rsidRPr="00F006B4" w:rsidRDefault="0006531A" w:rsidP="005D4294">
      <w:pPr>
        <w:spacing w:after="0"/>
      </w:pPr>
      <w:r w:rsidRPr="00F006B4">
        <w:t xml:space="preserve">Definition of qualifier M (Mandatory): </w:t>
      </w:r>
    </w:p>
    <w:p w:rsidR="0006531A" w:rsidRPr="00F006B4" w:rsidRDefault="0006531A" w:rsidP="005D4294">
      <w:pPr>
        <w:numPr>
          <w:ilvl w:val="0"/>
          <w:numId w:val="40"/>
          <w:numberingChange w:id="203" w:author="lmcedts" w:date="2011-09-13T09:04:00Z" w:original=""/>
        </w:numPr>
        <w:overflowPunct w:val="0"/>
        <w:autoSpaceDE w:val="0"/>
        <w:autoSpaceDN w:val="0"/>
        <w:adjustRightInd w:val="0"/>
        <w:textAlignment w:val="baseline"/>
      </w:pPr>
      <w:r>
        <w:t>The capability (e.g. Write capability)</w:t>
      </w:r>
      <w:r w:rsidRPr="00F006B4">
        <w:t xml:space="preserve"> shall be supported.</w:t>
      </w:r>
    </w:p>
    <w:p w:rsidR="0006531A" w:rsidRPr="00F006B4" w:rsidRDefault="0006531A" w:rsidP="005D4294">
      <w:pPr>
        <w:spacing w:after="0"/>
      </w:pPr>
      <w:r w:rsidRPr="00F006B4">
        <w:t xml:space="preserve">Definition of qualifier O (Optional): </w:t>
      </w:r>
    </w:p>
    <w:p w:rsidR="0006531A" w:rsidRPr="00F006B4" w:rsidRDefault="0006531A" w:rsidP="005D4294">
      <w:pPr>
        <w:numPr>
          <w:ilvl w:val="0"/>
          <w:numId w:val="40"/>
          <w:numberingChange w:id="204" w:author="lmcedts" w:date="2011-09-13T09:04:00Z" w:original=""/>
        </w:numPr>
        <w:overflowPunct w:val="0"/>
        <w:autoSpaceDE w:val="0"/>
        <w:autoSpaceDN w:val="0"/>
        <w:adjustRightInd w:val="0"/>
        <w:textAlignment w:val="baseline"/>
      </w:pPr>
      <w:r>
        <w:t xml:space="preserve">The capability </w:t>
      </w:r>
      <w:r w:rsidRPr="00F006B4">
        <w:t>may or may not be supported.</w:t>
      </w:r>
    </w:p>
    <w:p w:rsidR="0006531A" w:rsidRPr="00F006B4" w:rsidRDefault="0006531A" w:rsidP="005D4294">
      <w:pPr>
        <w:spacing w:after="0"/>
      </w:pPr>
      <w:r w:rsidRPr="00F006B4">
        <w:t>Definition of qualifier CM (Conditional-Mandatory):</w:t>
      </w:r>
    </w:p>
    <w:p w:rsidR="0006531A" w:rsidRDefault="0006531A" w:rsidP="006C7EC1">
      <w:pPr>
        <w:numPr>
          <w:ilvl w:val="0"/>
          <w:numId w:val="38"/>
          <w:numberingChange w:id="205" w:author="lmcedts" w:date="2011-09-13T09:04:00Z" w:original=""/>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06531A" w:rsidRDefault="0006531A" w:rsidP="0076063E">
      <w:pPr>
        <w:numPr>
          <w:ilvl w:val="0"/>
          <w:numId w:val="42"/>
          <w:numberingChange w:id="206" w:author="lmcedts" w:date="2011-09-13T09:04: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06531A" w:rsidRPr="00F006B4" w:rsidRDefault="0006531A" w:rsidP="005D4294">
      <w:pPr>
        <w:spacing w:after="0"/>
      </w:pPr>
    </w:p>
    <w:p w:rsidR="0006531A" w:rsidRPr="00F006B4" w:rsidRDefault="0006531A" w:rsidP="00E3554B">
      <w:pPr>
        <w:keepNext/>
        <w:spacing w:after="0"/>
      </w:pPr>
      <w:r w:rsidRPr="00F006B4">
        <w:t xml:space="preserve">Definition of qualifier CO (Conditional-Optional): </w:t>
      </w:r>
    </w:p>
    <w:p w:rsidR="0006531A" w:rsidRDefault="0006531A" w:rsidP="006C7EC1">
      <w:pPr>
        <w:keepNext/>
        <w:numPr>
          <w:ilvl w:val="0"/>
          <w:numId w:val="39"/>
          <w:numberingChange w:id="207" w:author="lmcedts" w:date="2011-09-13T09:04:00Z" w:original=""/>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rsidR="0006531A" w:rsidRDefault="0006531A" w:rsidP="00DB40E4">
      <w:pPr>
        <w:numPr>
          <w:ilvl w:val="0"/>
          <w:numId w:val="43"/>
          <w:numberingChange w:id="208" w:author="lmcedts" w:date="2011-09-13T09:04: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06531A" w:rsidRPr="00F006B4" w:rsidRDefault="0006531A" w:rsidP="005D4294">
      <w:pPr>
        <w:spacing w:after="0"/>
      </w:pPr>
    </w:p>
    <w:p w:rsidR="0006531A" w:rsidRPr="00F006B4" w:rsidRDefault="0006531A" w:rsidP="005D4294"/>
    <w:p w:rsidR="0006531A" w:rsidRPr="008043F7" w:rsidRDefault="0006531A" w:rsidP="00D25B88">
      <w:pPr>
        <w:pStyle w:val="Heading8"/>
      </w:pPr>
      <w:r>
        <w:br w:type="page"/>
      </w:r>
      <w:r w:rsidRPr="008043F7">
        <w:t>Annex A (informative):</w:t>
      </w:r>
      <w:r w:rsidRPr="008043F7">
        <w:br/>
      </w:r>
      <w:r>
        <w:t>Example</w:t>
      </w:r>
      <w:r w:rsidRPr="008043F7">
        <w:t>s of using &lt;&lt;ProxyClass&gt;&gt; to model Link related IOCs</w:t>
      </w:r>
    </w:p>
    <w:p w:rsidR="0006531A" w:rsidRDefault="0006531A" w:rsidP="006C7EC1"/>
    <w:p w:rsidR="0006531A" w:rsidRPr="008043F7" w:rsidRDefault="0006531A" w:rsidP="00D25B88">
      <w:pPr>
        <w:pStyle w:val="Heading1"/>
      </w:pPr>
      <w:bookmarkStart w:id="209" w:name="_Toc303068622"/>
      <w:bookmarkStart w:id="210" w:name="_Toc303068810"/>
      <w:r w:rsidRPr="008043F7">
        <w:t>A.1</w:t>
      </w:r>
      <w:r w:rsidRPr="008043F7">
        <w:tab/>
        <w:t xml:space="preserve">First </w:t>
      </w:r>
      <w:r>
        <w:t>Example</w:t>
      </w:r>
      <w:bookmarkEnd w:id="209"/>
      <w:bookmarkEnd w:id="210"/>
    </w:p>
    <w:p w:rsidR="0006531A" w:rsidRPr="008043F7" w:rsidRDefault="0006531A"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  </w:t>
      </w:r>
    </w:p>
    <w:p w:rsidR="0006531A" w:rsidRPr="008043F7" w:rsidRDefault="0006531A" w:rsidP="00D25B88">
      <w:pPr>
        <w:keepNext/>
      </w:pPr>
      <w:r w:rsidRPr="008043F7">
        <w:t>The use of &lt;&lt;ProxyClass&gt;&gt; eliminates the need to draw multiple UML &lt;&lt;InformationObjectClass&gt;&gt; boxes, i.e. those whose names are listed in the Note, in the UML diagram.</w:t>
      </w:r>
    </w:p>
    <w:p w:rsidR="0006531A" w:rsidRDefault="0006531A" w:rsidP="00D25B88">
      <w:pPr>
        <w:pStyle w:val="TH"/>
      </w:pPr>
      <w:r>
        <w:pict>
          <v:shape id="_x0000_i1044" type="#_x0000_t75" style="width:142.5pt;height:148.5pt">
            <v:imagedata r:id="rId27" o:title=""/>
          </v:shape>
        </w:pict>
      </w:r>
    </w:p>
    <w:p w:rsidR="0006531A" w:rsidRDefault="0006531A" w:rsidP="006C7EC1">
      <w:pPr>
        <w:pStyle w:val="Caption"/>
        <w:jc w:val="center"/>
        <w:rPr>
          <w:bCs w:val="0"/>
        </w:rPr>
      </w:pPr>
      <w:bookmarkStart w:id="211" w:name="_Toc303070001"/>
      <w:r>
        <w:t xml:space="preserve">Figure </w:t>
      </w:r>
      <w:fldSimple w:instr=" SEQ Figure \* ARABIC ">
        <w:r>
          <w:rPr>
            <w:noProof/>
          </w:rPr>
          <w:t>20</w:t>
        </w:r>
      </w:fldSimple>
      <w:r>
        <w:t xml:space="preserve">: </w:t>
      </w:r>
      <w:r w:rsidRPr="004D0A18">
        <w:t>&lt;&lt;ProxyClass&gt;&gt; Notation Example A.1</w:t>
      </w:r>
      <w:bookmarkEnd w:id="211"/>
    </w:p>
    <w:p w:rsidR="0006531A" w:rsidRPr="008043F7" w:rsidRDefault="0006531A"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06531A" w:rsidRDefault="0006531A" w:rsidP="006C7EC1">
      <w:pPr>
        <w:pStyle w:val="TF"/>
        <w:jc w:val="left"/>
      </w:pPr>
    </w:p>
    <w:p w:rsidR="0006531A" w:rsidRPr="008043F7" w:rsidRDefault="0006531A" w:rsidP="00D25B88">
      <w:pPr>
        <w:pStyle w:val="Heading1"/>
      </w:pPr>
      <w:r w:rsidRPr="008043F7">
        <w:br w:type="page"/>
      </w:r>
      <w:bookmarkStart w:id="212" w:name="_Toc303068623"/>
      <w:bookmarkStart w:id="213" w:name="_Toc303068811"/>
      <w:r w:rsidRPr="008043F7">
        <w:t>A.2</w:t>
      </w:r>
      <w:r w:rsidRPr="008043F7">
        <w:tab/>
        <w:t xml:space="preserve">Second </w:t>
      </w:r>
      <w:r>
        <w:t>Example</w:t>
      </w:r>
      <w:bookmarkEnd w:id="212"/>
      <w:bookmarkEnd w:id="213"/>
    </w:p>
    <w:p w:rsidR="0006531A" w:rsidRPr="008043F7" w:rsidRDefault="0006531A"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xml:space="preserve">, have link (internal and external) relations.  </w:t>
      </w:r>
    </w:p>
    <w:p w:rsidR="0006531A" w:rsidRPr="008043F7" w:rsidRDefault="0006531A"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06531A" w:rsidRPr="008043F7" w:rsidRDefault="0006531A"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 </w:t>
      </w:r>
      <w:r>
        <w:t>example</w:t>
      </w:r>
      <w:r w:rsidRPr="008043F7">
        <w:t xml:space="preserve"> for </w:t>
      </w:r>
      <w:r w:rsidRPr="006C7EC1">
        <w:rPr>
          <w:rFonts w:ascii="Courier New" w:hAnsi="Courier New" w:cs="Courier New"/>
        </w:rPr>
        <w:t>YyyFunction</w:t>
      </w:r>
      <w:r w:rsidRPr="008043F7">
        <w:t xml:space="preserve">.  </w:t>
      </w:r>
    </w:p>
    <w:p w:rsidR="0006531A" w:rsidRPr="008043F7" w:rsidRDefault="0006531A" w:rsidP="00D25B88">
      <w:pPr>
        <w:keepNext/>
        <w:ind w:left="852"/>
      </w:pPr>
      <w:r w:rsidRPr="008043F7">
        <w:t>“</w:t>
      </w:r>
    </w:p>
    <w:p w:rsidR="0006531A" w:rsidRDefault="0006531A"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06531A" w:rsidRDefault="0006531A"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06531A" w:rsidRPr="008043F7" w:rsidRDefault="0006531A" w:rsidP="00D25B88">
      <w:pPr>
        <w:keepNext/>
        <w:ind w:left="852"/>
      </w:pPr>
      <w:r w:rsidRPr="008043F7">
        <w:t>This IOC represents As functionality. For more information about the As, see 3GPP TS 23.002</w:t>
      </w:r>
      <w:r>
        <w:t xml:space="preserve"> </w:t>
      </w:r>
      <w:r w:rsidRPr="009679A4">
        <w:t>[</w:t>
      </w:r>
      <w:r>
        <w:t>4</w:t>
      </w:r>
      <w:r w:rsidRPr="009679A4">
        <w:t>].</w:t>
      </w:r>
    </w:p>
    <w:p w:rsidR="0006531A" w:rsidRPr="008043F7" w:rsidRDefault="0006531A"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 </w:t>
      </w:r>
    </w:p>
    <w:p w:rsidR="0006531A" w:rsidRPr="008043F7" w:rsidRDefault="0006531A"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06531A" w:rsidRPr="008043F7" w:rsidRDefault="0006531A"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06531A" w:rsidRPr="008043F7" w:rsidRDefault="0006531A"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06531A" w:rsidRPr="008043F7" w:rsidRDefault="0006531A" w:rsidP="00D25B88">
      <w:pPr>
        <w:keepNext/>
        <w:ind w:left="852"/>
      </w:pPr>
      <w:r w:rsidRPr="008043F7">
        <w:t>“</w:t>
      </w:r>
    </w:p>
    <w:p w:rsidR="0006531A" w:rsidRDefault="0006531A" w:rsidP="00D25B88">
      <w:pPr>
        <w:pStyle w:val="TH"/>
      </w:pPr>
      <w:r>
        <w:pict>
          <v:shape id="_x0000_i1045" type="#_x0000_t75" style="width:477pt;height:111pt">
            <v:imagedata r:id="rId28" o:title=""/>
          </v:shape>
        </w:pict>
      </w:r>
    </w:p>
    <w:p w:rsidR="0006531A" w:rsidRDefault="0006531A" w:rsidP="006C7EC1">
      <w:pPr>
        <w:pStyle w:val="Caption"/>
        <w:jc w:val="center"/>
        <w:rPr>
          <w:bCs w:val="0"/>
        </w:rPr>
      </w:pPr>
      <w:bookmarkStart w:id="214" w:name="_Toc303070002"/>
      <w:r>
        <w:t xml:space="preserve">Figure </w:t>
      </w:r>
      <w:fldSimple w:instr=" SEQ Figure \* ARABIC ">
        <w:r>
          <w:rPr>
            <w:noProof/>
          </w:rPr>
          <w:t>21</w:t>
        </w:r>
      </w:fldSimple>
      <w:r>
        <w:t xml:space="preserve">: </w:t>
      </w:r>
      <w:r w:rsidRPr="00E529DA">
        <w:t>&lt;&lt;ProxyClass&gt;&gt; Notation Example A.2</w:t>
      </w:r>
      <w:bookmarkEnd w:id="214"/>
    </w:p>
    <w:p w:rsidR="0006531A" w:rsidRPr="008043F7" w:rsidRDefault="0006531A"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06531A" w:rsidRPr="008043F7" w:rsidRDefault="0006531A" w:rsidP="00D25B88">
      <w:pPr>
        <w:pStyle w:val="NF"/>
        <w:rPr>
          <w:rFonts w:ascii="Courier" w:eastAsia="SimSun" w:hAnsi="Courier" w:cs="Arial"/>
          <w:lang w:eastAsia="zh-CN"/>
        </w:rPr>
      </w:pPr>
    </w:p>
    <w:bookmarkEnd w:id="18"/>
    <w:bookmarkEnd w:id="0"/>
    <w:p w:rsidR="0006531A" w:rsidRDefault="0006531A" w:rsidP="006C7EC1"/>
    <w:sectPr w:rsidR="0006531A" w:rsidSect="00D272AA">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4" w:author="Bernd_110830" w:date="2011-09-04T11:28:00Z" w:initials="BZ">
    <w:p w:rsidR="0006531A" w:rsidRDefault="0006531A" w:rsidP="001355BF">
      <w:pPr>
        <w:pStyle w:val="CommentText"/>
      </w:pPr>
      <w:r>
        <w:rPr>
          <w:rStyle w:val="CommentReference"/>
        </w:rPr>
        <w:annotationRef/>
      </w:r>
      <w:r>
        <w:t>Agreed</w:t>
      </w:r>
    </w:p>
  </w:comment>
  <w:comment w:id="104" w:author="Bernd_110830" w:date="2011-09-03T15:07:00Z" w:initials="BZ">
    <w:p w:rsidR="0006531A" w:rsidRDefault="0006531A" w:rsidP="00C4045A">
      <w:pPr>
        <w:pStyle w:val="CommentText"/>
      </w:pPr>
      <w:r>
        <w:rPr>
          <w:rStyle w:val="CommentReference"/>
        </w:rPr>
        <w:annotationRef/>
      </w:r>
      <w:r>
        <w:t>Agreed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31A" w:rsidRDefault="0006531A">
      <w:r>
        <w:separator/>
      </w:r>
    </w:p>
  </w:endnote>
  <w:endnote w:type="continuationSeparator" w:id="1">
    <w:p w:rsidR="0006531A" w:rsidRDefault="000653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31A" w:rsidRDefault="0006531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31A" w:rsidRDefault="0006531A">
      <w:r>
        <w:separator/>
      </w:r>
    </w:p>
  </w:footnote>
  <w:footnote w:type="continuationSeparator" w:id="1">
    <w:p w:rsidR="0006531A" w:rsidRDefault="000653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31A" w:rsidRDefault="0006531A">
    <w:pPr>
      <w:framePr w:h="284" w:hRule="exact" w:wrap="around" w:vAnchor="text" w:hAnchor="margin" w:xAlign="center" w:y="7"/>
      <w:rPr>
        <w:rFonts w:ascii="Arial" w:hAnsi="Arial" w:cs="Arial"/>
        <w:b/>
        <w:sz w:val="18"/>
        <w:szCs w:val="18"/>
      </w:rPr>
    </w:pPr>
  </w:p>
  <w:p w:rsidR="0006531A" w:rsidRDefault="0006531A"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51545AC0"/>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C40163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22C66B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8C235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81589EE8"/>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041E59B4"/>
    <w:lvl w:ilvl="0">
      <w:start w:val="1"/>
      <w:numFmt w:val="bullet"/>
      <w:lvlText w:val=""/>
      <w:lvlJc w:val="left"/>
      <w:pPr>
        <w:tabs>
          <w:tab w:val="num" w:pos="360"/>
        </w:tabs>
        <w:ind w:left="360" w:hanging="360"/>
      </w:pPr>
      <w:rPr>
        <w:rFonts w:ascii="Symbol" w:hAnsi="Symbol" w:hint="default"/>
      </w:rPr>
    </w:lvl>
  </w:abstractNum>
  <w:abstractNum w:abstractNumId="7">
    <w:nsid w:val="03E2363E"/>
    <w:multiLevelType w:val="multilevel"/>
    <w:tmpl w:val="60C28214"/>
    <w:lvl w:ilvl="0">
      <w:start w:val="5"/>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4C1A3663"/>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2EA0F9E"/>
    <w:multiLevelType w:val="multilevel"/>
    <w:tmpl w:val="CB8444FC"/>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7"/>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AF2E14"/>
    <w:multiLevelType w:val="multilevel"/>
    <w:tmpl w:val="EDA222C4"/>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nsid w:val="592F35C1"/>
    <w:multiLevelType w:val="multilevel"/>
    <w:tmpl w:val="D5327A20"/>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0"/>
  </w:num>
  <w:num w:numId="30">
    <w:abstractNumId w:val="5"/>
  </w:num>
  <w:num w:numId="31">
    <w:abstractNumId w:val="4"/>
  </w:num>
  <w:num w:numId="32">
    <w:abstractNumId w:val="6"/>
  </w:num>
  <w:num w:numId="33">
    <w:abstractNumId w:val="3"/>
  </w:num>
  <w:num w:numId="34">
    <w:abstractNumId w:val="2"/>
  </w:num>
  <w:num w:numId="35">
    <w:abstractNumId w:val="1"/>
  </w:num>
  <w:num w:numId="36">
    <w:abstractNumId w:val="0"/>
  </w:num>
  <w:num w:numId="37">
    <w:abstractNumId w:val="10"/>
  </w:num>
  <w:num w:numId="38">
    <w:abstractNumId w:val="8"/>
  </w:num>
  <w:num w:numId="39">
    <w:abstractNumId w:val="19"/>
  </w:num>
  <w:num w:numId="40">
    <w:abstractNumId w:val="16"/>
  </w:num>
  <w:num w:numId="41">
    <w:abstractNumId w:val="11"/>
  </w:num>
  <w:num w:numId="42">
    <w:abstractNumId w:val="9"/>
  </w:num>
  <w:num w:numId="43">
    <w:abstractNumId w:val="13"/>
  </w:num>
  <w:num w:numId="44">
    <w:abstractNumId w:val="14"/>
  </w:num>
  <w:num w:numId="45">
    <w:abstractNumId w:val="18"/>
  </w:num>
  <w:num w:numId="46">
    <w:abstractNumId w:val="15"/>
  </w:num>
  <w:num w:numId="47">
    <w:abstractNumId w:val="7"/>
  </w:num>
  <w:num w:numId="48">
    <w:abstractNumId w:val="17"/>
  </w:num>
  <w:num w:numId="49">
    <w:abstractNumId w:val="12"/>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43EF"/>
    <w:rsid w:val="00027575"/>
    <w:rsid w:val="00030050"/>
    <w:rsid w:val="00031153"/>
    <w:rsid w:val="00033F1F"/>
    <w:rsid w:val="00034CC8"/>
    <w:rsid w:val="000355E6"/>
    <w:rsid w:val="00035F58"/>
    <w:rsid w:val="000360BD"/>
    <w:rsid w:val="000372EF"/>
    <w:rsid w:val="00040095"/>
    <w:rsid w:val="00041050"/>
    <w:rsid w:val="00041410"/>
    <w:rsid w:val="00047460"/>
    <w:rsid w:val="00053F6E"/>
    <w:rsid w:val="0006069F"/>
    <w:rsid w:val="00064A5A"/>
    <w:rsid w:val="0006531A"/>
    <w:rsid w:val="00067020"/>
    <w:rsid w:val="00070E6F"/>
    <w:rsid w:val="00072E0D"/>
    <w:rsid w:val="00074620"/>
    <w:rsid w:val="00076F97"/>
    <w:rsid w:val="000777AB"/>
    <w:rsid w:val="00080512"/>
    <w:rsid w:val="000819AE"/>
    <w:rsid w:val="00082663"/>
    <w:rsid w:val="00085DFE"/>
    <w:rsid w:val="000A4656"/>
    <w:rsid w:val="000B4236"/>
    <w:rsid w:val="000B4C24"/>
    <w:rsid w:val="000C4479"/>
    <w:rsid w:val="000D035F"/>
    <w:rsid w:val="000D1AC6"/>
    <w:rsid w:val="000D6B39"/>
    <w:rsid w:val="000D7D4C"/>
    <w:rsid w:val="000E1B1C"/>
    <w:rsid w:val="000E2375"/>
    <w:rsid w:val="000E350D"/>
    <w:rsid w:val="000E4DC2"/>
    <w:rsid w:val="000F0528"/>
    <w:rsid w:val="000F2D72"/>
    <w:rsid w:val="000F50A0"/>
    <w:rsid w:val="00100F86"/>
    <w:rsid w:val="0010139B"/>
    <w:rsid w:val="00102603"/>
    <w:rsid w:val="00105133"/>
    <w:rsid w:val="00105781"/>
    <w:rsid w:val="00107DDC"/>
    <w:rsid w:val="00112038"/>
    <w:rsid w:val="00112A5D"/>
    <w:rsid w:val="001149A6"/>
    <w:rsid w:val="00115B45"/>
    <w:rsid w:val="00120550"/>
    <w:rsid w:val="001232DD"/>
    <w:rsid w:val="00125E82"/>
    <w:rsid w:val="00132C5B"/>
    <w:rsid w:val="00133666"/>
    <w:rsid w:val="001340D9"/>
    <w:rsid w:val="001355BF"/>
    <w:rsid w:val="0013774E"/>
    <w:rsid w:val="00142497"/>
    <w:rsid w:val="00145155"/>
    <w:rsid w:val="001474E6"/>
    <w:rsid w:val="001476D2"/>
    <w:rsid w:val="00150811"/>
    <w:rsid w:val="00154186"/>
    <w:rsid w:val="0015420B"/>
    <w:rsid w:val="00156B82"/>
    <w:rsid w:val="00156F2A"/>
    <w:rsid w:val="00160C2A"/>
    <w:rsid w:val="00167C42"/>
    <w:rsid w:val="0017135E"/>
    <w:rsid w:val="00177F25"/>
    <w:rsid w:val="00183917"/>
    <w:rsid w:val="00183D85"/>
    <w:rsid w:val="00185D87"/>
    <w:rsid w:val="00186A2E"/>
    <w:rsid w:val="001912C9"/>
    <w:rsid w:val="00193256"/>
    <w:rsid w:val="00193912"/>
    <w:rsid w:val="001956E4"/>
    <w:rsid w:val="00196078"/>
    <w:rsid w:val="0019638A"/>
    <w:rsid w:val="001A1D58"/>
    <w:rsid w:val="001A2BAB"/>
    <w:rsid w:val="001A4DCD"/>
    <w:rsid w:val="001A6F78"/>
    <w:rsid w:val="001C47E2"/>
    <w:rsid w:val="001C6726"/>
    <w:rsid w:val="001C794C"/>
    <w:rsid w:val="001D21C4"/>
    <w:rsid w:val="001D2422"/>
    <w:rsid w:val="001D26B9"/>
    <w:rsid w:val="001D4924"/>
    <w:rsid w:val="001D5226"/>
    <w:rsid w:val="001D6B17"/>
    <w:rsid w:val="001D6DC0"/>
    <w:rsid w:val="001E38AC"/>
    <w:rsid w:val="001F03BB"/>
    <w:rsid w:val="001F6EFD"/>
    <w:rsid w:val="0020555C"/>
    <w:rsid w:val="002057E0"/>
    <w:rsid w:val="00206B31"/>
    <w:rsid w:val="00207C4B"/>
    <w:rsid w:val="00211893"/>
    <w:rsid w:val="00211CA5"/>
    <w:rsid w:val="00216000"/>
    <w:rsid w:val="00221B91"/>
    <w:rsid w:val="00221DAC"/>
    <w:rsid w:val="00222C9D"/>
    <w:rsid w:val="00223B7C"/>
    <w:rsid w:val="00225368"/>
    <w:rsid w:val="002319F2"/>
    <w:rsid w:val="00233AA5"/>
    <w:rsid w:val="00234228"/>
    <w:rsid w:val="00234360"/>
    <w:rsid w:val="00240CD1"/>
    <w:rsid w:val="00244C32"/>
    <w:rsid w:val="00247D5A"/>
    <w:rsid w:val="00253FFF"/>
    <w:rsid w:val="002560DB"/>
    <w:rsid w:val="002561FC"/>
    <w:rsid w:val="0025626B"/>
    <w:rsid w:val="0025793A"/>
    <w:rsid w:val="00260552"/>
    <w:rsid w:val="002619D6"/>
    <w:rsid w:val="002650DD"/>
    <w:rsid w:val="0026560C"/>
    <w:rsid w:val="002765E0"/>
    <w:rsid w:val="002814EE"/>
    <w:rsid w:val="00283B77"/>
    <w:rsid w:val="00290574"/>
    <w:rsid w:val="00290A87"/>
    <w:rsid w:val="00292BF2"/>
    <w:rsid w:val="00293A23"/>
    <w:rsid w:val="002967C2"/>
    <w:rsid w:val="00296C4E"/>
    <w:rsid w:val="002A2834"/>
    <w:rsid w:val="002A2842"/>
    <w:rsid w:val="002A4095"/>
    <w:rsid w:val="002A4C9C"/>
    <w:rsid w:val="002A5551"/>
    <w:rsid w:val="002A6DBE"/>
    <w:rsid w:val="002A7228"/>
    <w:rsid w:val="002A746A"/>
    <w:rsid w:val="002B0D6A"/>
    <w:rsid w:val="002B293D"/>
    <w:rsid w:val="002B643E"/>
    <w:rsid w:val="002B679E"/>
    <w:rsid w:val="002B77A8"/>
    <w:rsid w:val="002B78AB"/>
    <w:rsid w:val="002C2BE6"/>
    <w:rsid w:val="002C33BE"/>
    <w:rsid w:val="002C42DC"/>
    <w:rsid w:val="002C5320"/>
    <w:rsid w:val="002C6015"/>
    <w:rsid w:val="002C697C"/>
    <w:rsid w:val="002E0757"/>
    <w:rsid w:val="002E3971"/>
    <w:rsid w:val="002E525C"/>
    <w:rsid w:val="002E75ED"/>
    <w:rsid w:val="002E7A11"/>
    <w:rsid w:val="002F1D55"/>
    <w:rsid w:val="002F4E55"/>
    <w:rsid w:val="00300C55"/>
    <w:rsid w:val="0030356E"/>
    <w:rsid w:val="003104F0"/>
    <w:rsid w:val="00312204"/>
    <w:rsid w:val="0031617D"/>
    <w:rsid w:val="00317837"/>
    <w:rsid w:val="00320A34"/>
    <w:rsid w:val="00321A17"/>
    <w:rsid w:val="00323613"/>
    <w:rsid w:val="00326387"/>
    <w:rsid w:val="00327494"/>
    <w:rsid w:val="00332BD7"/>
    <w:rsid w:val="0034230D"/>
    <w:rsid w:val="00342820"/>
    <w:rsid w:val="00346447"/>
    <w:rsid w:val="0035023A"/>
    <w:rsid w:val="00350974"/>
    <w:rsid w:val="00350A4F"/>
    <w:rsid w:val="0035121B"/>
    <w:rsid w:val="00352B18"/>
    <w:rsid w:val="00354D8E"/>
    <w:rsid w:val="00356AB2"/>
    <w:rsid w:val="00360894"/>
    <w:rsid w:val="0036308A"/>
    <w:rsid w:val="0036392D"/>
    <w:rsid w:val="00363F8F"/>
    <w:rsid w:val="00377D76"/>
    <w:rsid w:val="0038283A"/>
    <w:rsid w:val="00383CD4"/>
    <w:rsid w:val="00385EF7"/>
    <w:rsid w:val="0038612F"/>
    <w:rsid w:val="00386290"/>
    <w:rsid w:val="00392876"/>
    <w:rsid w:val="00396DE3"/>
    <w:rsid w:val="003A00F2"/>
    <w:rsid w:val="003A473F"/>
    <w:rsid w:val="003A5D65"/>
    <w:rsid w:val="003B474E"/>
    <w:rsid w:val="003B4961"/>
    <w:rsid w:val="003B5F15"/>
    <w:rsid w:val="003C45D1"/>
    <w:rsid w:val="003C7713"/>
    <w:rsid w:val="003D0D55"/>
    <w:rsid w:val="003D51E7"/>
    <w:rsid w:val="003E0297"/>
    <w:rsid w:val="003E566A"/>
    <w:rsid w:val="003F752F"/>
    <w:rsid w:val="00400C08"/>
    <w:rsid w:val="0040290A"/>
    <w:rsid w:val="00406994"/>
    <w:rsid w:val="00407EA1"/>
    <w:rsid w:val="004116FC"/>
    <w:rsid w:val="0041178F"/>
    <w:rsid w:val="00414D2B"/>
    <w:rsid w:val="004257C9"/>
    <w:rsid w:val="004303F7"/>
    <w:rsid w:val="00441A8C"/>
    <w:rsid w:val="004449F4"/>
    <w:rsid w:val="004461C8"/>
    <w:rsid w:val="00453545"/>
    <w:rsid w:val="004546CD"/>
    <w:rsid w:val="00454880"/>
    <w:rsid w:val="004644AE"/>
    <w:rsid w:val="004709BF"/>
    <w:rsid w:val="00474251"/>
    <w:rsid w:val="00474592"/>
    <w:rsid w:val="00474F42"/>
    <w:rsid w:val="0048480E"/>
    <w:rsid w:val="0049075C"/>
    <w:rsid w:val="004A010D"/>
    <w:rsid w:val="004A70E1"/>
    <w:rsid w:val="004B19E2"/>
    <w:rsid w:val="004B1BD5"/>
    <w:rsid w:val="004B32E3"/>
    <w:rsid w:val="004B340D"/>
    <w:rsid w:val="004B4BB7"/>
    <w:rsid w:val="004B609C"/>
    <w:rsid w:val="004B67D0"/>
    <w:rsid w:val="004C028F"/>
    <w:rsid w:val="004C0FFD"/>
    <w:rsid w:val="004C1BFB"/>
    <w:rsid w:val="004C4DD9"/>
    <w:rsid w:val="004C70F5"/>
    <w:rsid w:val="004C7D70"/>
    <w:rsid w:val="004D0A18"/>
    <w:rsid w:val="004D0D08"/>
    <w:rsid w:val="004D6637"/>
    <w:rsid w:val="004D681D"/>
    <w:rsid w:val="004E1225"/>
    <w:rsid w:val="004E213A"/>
    <w:rsid w:val="004E5CF5"/>
    <w:rsid w:val="004F1764"/>
    <w:rsid w:val="004F17A5"/>
    <w:rsid w:val="004F3C62"/>
    <w:rsid w:val="004F415C"/>
    <w:rsid w:val="00500771"/>
    <w:rsid w:val="005008A0"/>
    <w:rsid w:val="005033DA"/>
    <w:rsid w:val="0050624A"/>
    <w:rsid w:val="00515FC5"/>
    <w:rsid w:val="00517B14"/>
    <w:rsid w:val="005236F9"/>
    <w:rsid w:val="00526F81"/>
    <w:rsid w:val="0053416E"/>
    <w:rsid w:val="00534E6C"/>
    <w:rsid w:val="0053551F"/>
    <w:rsid w:val="005360C6"/>
    <w:rsid w:val="00543E33"/>
    <w:rsid w:val="00550E4C"/>
    <w:rsid w:val="00557396"/>
    <w:rsid w:val="00562C4E"/>
    <w:rsid w:val="00563F2D"/>
    <w:rsid w:val="00564A36"/>
    <w:rsid w:val="0057050F"/>
    <w:rsid w:val="00570F65"/>
    <w:rsid w:val="00571D32"/>
    <w:rsid w:val="005761D7"/>
    <w:rsid w:val="00577667"/>
    <w:rsid w:val="00580BF0"/>
    <w:rsid w:val="005817AB"/>
    <w:rsid w:val="00581AB7"/>
    <w:rsid w:val="00586E8C"/>
    <w:rsid w:val="005871CF"/>
    <w:rsid w:val="005876E3"/>
    <w:rsid w:val="005A3538"/>
    <w:rsid w:val="005A4799"/>
    <w:rsid w:val="005A5520"/>
    <w:rsid w:val="005A7DB7"/>
    <w:rsid w:val="005B7236"/>
    <w:rsid w:val="005C045F"/>
    <w:rsid w:val="005C1D47"/>
    <w:rsid w:val="005C4FDC"/>
    <w:rsid w:val="005C7B7F"/>
    <w:rsid w:val="005D0FE2"/>
    <w:rsid w:val="005D1156"/>
    <w:rsid w:val="005D2349"/>
    <w:rsid w:val="005D3A0A"/>
    <w:rsid w:val="005D4294"/>
    <w:rsid w:val="005D42D8"/>
    <w:rsid w:val="005D647F"/>
    <w:rsid w:val="005E2EA9"/>
    <w:rsid w:val="005E334E"/>
    <w:rsid w:val="005E3A77"/>
    <w:rsid w:val="005E41CD"/>
    <w:rsid w:val="005E51BD"/>
    <w:rsid w:val="005E52B8"/>
    <w:rsid w:val="005E7AA6"/>
    <w:rsid w:val="005F2D8B"/>
    <w:rsid w:val="005F5D23"/>
    <w:rsid w:val="005F60B9"/>
    <w:rsid w:val="005F73D6"/>
    <w:rsid w:val="006030C2"/>
    <w:rsid w:val="00603FC8"/>
    <w:rsid w:val="00613949"/>
    <w:rsid w:val="00614987"/>
    <w:rsid w:val="00616F24"/>
    <w:rsid w:val="006172C7"/>
    <w:rsid w:val="00617EC6"/>
    <w:rsid w:val="00627098"/>
    <w:rsid w:val="0063399F"/>
    <w:rsid w:val="00634AF0"/>
    <w:rsid w:val="006372A6"/>
    <w:rsid w:val="0064133C"/>
    <w:rsid w:val="006528B8"/>
    <w:rsid w:val="00653134"/>
    <w:rsid w:val="006615F9"/>
    <w:rsid w:val="00665749"/>
    <w:rsid w:val="006724B7"/>
    <w:rsid w:val="00674E1D"/>
    <w:rsid w:val="00676EBC"/>
    <w:rsid w:val="00680737"/>
    <w:rsid w:val="00685158"/>
    <w:rsid w:val="00685778"/>
    <w:rsid w:val="006926CB"/>
    <w:rsid w:val="006A25BB"/>
    <w:rsid w:val="006A34DD"/>
    <w:rsid w:val="006A558D"/>
    <w:rsid w:val="006A68BB"/>
    <w:rsid w:val="006A6D0A"/>
    <w:rsid w:val="006B436B"/>
    <w:rsid w:val="006B5491"/>
    <w:rsid w:val="006C7EC1"/>
    <w:rsid w:val="006D63FE"/>
    <w:rsid w:val="006E05EF"/>
    <w:rsid w:val="006E56D5"/>
    <w:rsid w:val="006E5C55"/>
    <w:rsid w:val="006E7A4A"/>
    <w:rsid w:val="006E7D55"/>
    <w:rsid w:val="006F121D"/>
    <w:rsid w:val="006F42DA"/>
    <w:rsid w:val="006F6D85"/>
    <w:rsid w:val="00704F46"/>
    <w:rsid w:val="007064F3"/>
    <w:rsid w:val="007111AA"/>
    <w:rsid w:val="0071271C"/>
    <w:rsid w:val="00714CC3"/>
    <w:rsid w:val="00717582"/>
    <w:rsid w:val="00722082"/>
    <w:rsid w:val="00723197"/>
    <w:rsid w:val="00730362"/>
    <w:rsid w:val="007316FA"/>
    <w:rsid w:val="0073426D"/>
    <w:rsid w:val="007348E3"/>
    <w:rsid w:val="00734A5B"/>
    <w:rsid w:val="00741EDC"/>
    <w:rsid w:val="00742347"/>
    <w:rsid w:val="007432C4"/>
    <w:rsid w:val="007444C0"/>
    <w:rsid w:val="00747E59"/>
    <w:rsid w:val="007500CF"/>
    <w:rsid w:val="0075108E"/>
    <w:rsid w:val="0076063E"/>
    <w:rsid w:val="007649F0"/>
    <w:rsid w:val="00765729"/>
    <w:rsid w:val="00770C3C"/>
    <w:rsid w:val="007736B5"/>
    <w:rsid w:val="0077457A"/>
    <w:rsid w:val="0077545A"/>
    <w:rsid w:val="007807EA"/>
    <w:rsid w:val="00781ACE"/>
    <w:rsid w:val="00785D5F"/>
    <w:rsid w:val="00787C2E"/>
    <w:rsid w:val="00797356"/>
    <w:rsid w:val="007A3474"/>
    <w:rsid w:val="007A5309"/>
    <w:rsid w:val="007A6B75"/>
    <w:rsid w:val="007A6E6B"/>
    <w:rsid w:val="007A6FA9"/>
    <w:rsid w:val="007B43EC"/>
    <w:rsid w:val="007B491F"/>
    <w:rsid w:val="007B4D06"/>
    <w:rsid w:val="007B6515"/>
    <w:rsid w:val="007C4E25"/>
    <w:rsid w:val="007C56DA"/>
    <w:rsid w:val="007D0A51"/>
    <w:rsid w:val="007D2B2B"/>
    <w:rsid w:val="007D59A6"/>
    <w:rsid w:val="007D7198"/>
    <w:rsid w:val="007E175D"/>
    <w:rsid w:val="007E7016"/>
    <w:rsid w:val="007F2D82"/>
    <w:rsid w:val="0080071B"/>
    <w:rsid w:val="008043F7"/>
    <w:rsid w:val="00807BDE"/>
    <w:rsid w:val="00810515"/>
    <w:rsid w:val="0081410A"/>
    <w:rsid w:val="00826F33"/>
    <w:rsid w:val="00836E9B"/>
    <w:rsid w:val="00840D60"/>
    <w:rsid w:val="00842160"/>
    <w:rsid w:val="00850EF5"/>
    <w:rsid w:val="00851368"/>
    <w:rsid w:val="008523D1"/>
    <w:rsid w:val="00853581"/>
    <w:rsid w:val="00857E3F"/>
    <w:rsid w:val="00863995"/>
    <w:rsid w:val="0086725E"/>
    <w:rsid w:val="00870151"/>
    <w:rsid w:val="00871842"/>
    <w:rsid w:val="00873F33"/>
    <w:rsid w:val="00877652"/>
    <w:rsid w:val="0088075C"/>
    <w:rsid w:val="00881260"/>
    <w:rsid w:val="008832B3"/>
    <w:rsid w:val="00884E78"/>
    <w:rsid w:val="0089402C"/>
    <w:rsid w:val="00896D29"/>
    <w:rsid w:val="00897B4F"/>
    <w:rsid w:val="008A077D"/>
    <w:rsid w:val="008A10B0"/>
    <w:rsid w:val="008A4EC6"/>
    <w:rsid w:val="008B10BB"/>
    <w:rsid w:val="008B2053"/>
    <w:rsid w:val="008B5111"/>
    <w:rsid w:val="008C16AB"/>
    <w:rsid w:val="008C7021"/>
    <w:rsid w:val="008C7CF3"/>
    <w:rsid w:val="008D2750"/>
    <w:rsid w:val="008D541A"/>
    <w:rsid w:val="008D6E3F"/>
    <w:rsid w:val="008D7188"/>
    <w:rsid w:val="008E02F8"/>
    <w:rsid w:val="008E3544"/>
    <w:rsid w:val="008E3F81"/>
    <w:rsid w:val="008E6656"/>
    <w:rsid w:val="008E6CF3"/>
    <w:rsid w:val="008F0091"/>
    <w:rsid w:val="008F3901"/>
    <w:rsid w:val="008F4C9F"/>
    <w:rsid w:val="00901BD1"/>
    <w:rsid w:val="009038C1"/>
    <w:rsid w:val="00903A88"/>
    <w:rsid w:val="00911324"/>
    <w:rsid w:val="00912E97"/>
    <w:rsid w:val="00917A96"/>
    <w:rsid w:val="00925618"/>
    <w:rsid w:val="009256D9"/>
    <w:rsid w:val="00926BB3"/>
    <w:rsid w:val="00927F1E"/>
    <w:rsid w:val="00930BDB"/>
    <w:rsid w:val="00935F73"/>
    <w:rsid w:val="00936763"/>
    <w:rsid w:val="00937EDA"/>
    <w:rsid w:val="0094095E"/>
    <w:rsid w:val="0094108A"/>
    <w:rsid w:val="00942385"/>
    <w:rsid w:val="009426F3"/>
    <w:rsid w:val="00946AD3"/>
    <w:rsid w:val="00951361"/>
    <w:rsid w:val="009515BB"/>
    <w:rsid w:val="00955FA2"/>
    <w:rsid w:val="0096104B"/>
    <w:rsid w:val="00961292"/>
    <w:rsid w:val="00961B3B"/>
    <w:rsid w:val="009641AA"/>
    <w:rsid w:val="009679A4"/>
    <w:rsid w:val="00973075"/>
    <w:rsid w:val="00974039"/>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71ED"/>
    <w:rsid w:val="009C59F5"/>
    <w:rsid w:val="009C5FB5"/>
    <w:rsid w:val="009D205A"/>
    <w:rsid w:val="009D3951"/>
    <w:rsid w:val="009D6035"/>
    <w:rsid w:val="009D7746"/>
    <w:rsid w:val="009E33E6"/>
    <w:rsid w:val="009E6DC8"/>
    <w:rsid w:val="009F03F7"/>
    <w:rsid w:val="009F249E"/>
    <w:rsid w:val="009F7175"/>
    <w:rsid w:val="00A00E97"/>
    <w:rsid w:val="00A02730"/>
    <w:rsid w:val="00A059C4"/>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315C"/>
    <w:rsid w:val="00A53724"/>
    <w:rsid w:val="00A56566"/>
    <w:rsid w:val="00A565A8"/>
    <w:rsid w:val="00A5682E"/>
    <w:rsid w:val="00A56ABE"/>
    <w:rsid w:val="00A63554"/>
    <w:rsid w:val="00A63A28"/>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B04F2"/>
    <w:rsid w:val="00AB488A"/>
    <w:rsid w:val="00AB6938"/>
    <w:rsid w:val="00AB7B48"/>
    <w:rsid w:val="00AC1EEA"/>
    <w:rsid w:val="00AC31AC"/>
    <w:rsid w:val="00AD0019"/>
    <w:rsid w:val="00AD206D"/>
    <w:rsid w:val="00AD6148"/>
    <w:rsid w:val="00AF7DD5"/>
    <w:rsid w:val="00B05CF3"/>
    <w:rsid w:val="00B05FF8"/>
    <w:rsid w:val="00B0658F"/>
    <w:rsid w:val="00B07642"/>
    <w:rsid w:val="00B10716"/>
    <w:rsid w:val="00B1160B"/>
    <w:rsid w:val="00B1306C"/>
    <w:rsid w:val="00B13D22"/>
    <w:rsid w:val="00B144AA"/>
    <w:rsid w:val="00B171CC"/>
    <w:rsid w:val="00B17D8A"/>
    <w:rsid w:val="00B20E23"/>
    <w:rsid w:val="00B31032"/>
    <w:rsid w:val="00B325EA"/>
    <w:rsid w:val="00B33625"/>
    <w:rsid w:val="00B401A5"/>
    <w:rsid w:val="00B42CC7"/>
    <w:rsid w:val="00B4582B"/>
    <w:rsid w:val="00B5320B"/>
    <w:rsid w:val="00B54B6C"/>
    <w:rsid w:val="00B604C6"/>
    <w:rsid w:val="00B63A5E"/>
    <w:rsid w:val="00B64F07"/>
    <w:rsid w:val="00B8153A"/>
    <w:rsid w:val="00B81F5F"/>
    <w:rsid w:val="00B906FB"/>
    <w:rsid w:val="00B9549E"/>
    <w:rsid w:val="00BA521D"/>
    <w:rsid w:val="00BA656E"/>
    <w:rsid w:val="00BB019E"/>
    <w:rsid w:val="00BC05CF"/>
    <w:rsid w:val="00BC5744"/>
    <w:rsid w:val="00BC6237"/>
    <w:rsid w:val="00BC6F93"/>
    <w:rsid w:val="00BD2396"/>
    <w:rsid w:val="00BD34A8"/>
    <w:rsid w:val="00BD4F2C"/>
    <w:rsid w:val="00BD6EB0"/>
    <w:rsid w:val="00BE0544"/>
    <w:rsid w:val="00BE543D"/>
    <w:rsid w:val="00BF059E"/>
    <w:rsid w:val="00BF1115"/>
    <w:rsid w:val="00BF3155"/>
    <w:rsid w:val="00C002A3"/>
    <w:rsid w:val="00C00E18"/>
    <w:rsid w:val="00C02C18"/>
    <w:rsid w:val="00C065C8"/>
    <w:rsid w:val="00C103A0"/>
    <w:rsid w:val="00C11EFE"/>
    <w:rsid w:val="00C21396"/>
    <w:rsid w:val="00C234B9"/>
    <w:rsid w:val="00C25087"/>
    <w:rsid w:val="00C25344"/>
    <w:rsid w:val="00C2671D"/>
    <w:rsid w:val="00C27F1D"/>
    <w:rsid w:val="00C3321F"/>
    <w:rsid w:val="00C36E8B"/>
    <w:rsid w:val="00C4012C"/>
    <w:rsid w:val="00C4045A"/>
    <w:rsid w:val="00C40FD4"/>
    <w:rsid w:val="00C4241B"/>
    <w:rsid w:val="00C455A1"/>
    <w:rsid w:val="00C457D8"/>
    <w:rsid w:val="00C460FC"/>
    <w:rsid w:val="00C52514"/>
    <w:rsid w:val="00C52857"/>
    <w:rsid w:val="00C80D3D"/>
    <w:rsid w:val="00C82DC2"/>
    <w:rsid w:val="00C87D15"/>
    <w:rsid w:val="00C92203"/>
    <w:rsid w:val="00C93615"/>
    <w:rsid w:val="00C9459F"/>
    <w:rsid w:val="00C94EB1"/>
    <w:rsid w:val="00C95B36"/>
    <w:rsid w:val="00C96E80"/>
    <w:rsid w:val="00C977E6"/>
    <w:rsid w:val="00CA044A"/>
    <w:rsid w:val="00CA3B55"/>
    <w:rsid w:val="00CB2F5B"/>
    <w:rsid w:val="00CB5BDB"/>
    <w:rsid w:val="00CB5E6A"/>
    <w:rsid w:val="00CB65E0"/>
    <w:rsid w:val="00CB7AA5"/>
    <w:rsid w:val="00CC397F"/>
    <w:rsid w:val="00CC49EF"/>
    <w:rsid w:val="00CC4BC2"/>
    <w:rsid w:val="00CC5BF0"/>
    <w:rsid w:val="00CD6296"/>
    <w:rsid w:val="00CE0DC4"/>
    <w:rsid w:val="00CE0F67"/>
    <w:rsid w:val="00CE2574"/>
    <w:rsid w:val="00CE4550"/>
    <w:rsid w:val="00CE5D5E"/>
    <w:rsid w:val="00CF491C"/>
    <w:rsid w:val="00CF754D"/>
    <w:rsid w:val="00D00E42"/>
    <w:rsid w:val="00D064EF"/>
    <w:rsid w:val="00D07094"/>
    <w:rsid w:val="00D1058B"/>
    <w:rsid w:val="00D12379"/>
    <w:rsid w:val="00D13320"/>
    <w:rsid w:val="00D2003C"/>
    <w:rsid w:val="00D21044"/>
    <w:rsid w:val="00D219B8"/>
    <w:rsid w:val="00D22830"/>
    <w:rsid w:val="00D23C5E"/>
    <w:rsid w:val="00D25B88"/>
    <w:rsid w:val="00D272AA"/>
    <w:rsid w:val="00D33A48"/>
    <w:rsid w:val="00D34710"/>
    <w:rsid w:val="00D3604B"/>
    <w:rsid w:val="00D369A3"/>
    <w:rsid w:val="00D42C56"/>
    <w:rsid w:val="00D44548"/>
    <w:rsid w:val="00D47968"/>
    <w:rsid w:val="00D51641"/>
    <w:rsid w:val="00D51A3A"/>
    <w:rsid w:val="00D54EAA"/>
    <w:rsid w:val="00D5568E"/>
    <w:rsid w:val="00D602DD"/>
    <w:rsid w:val="00D6296F"/>
    <w:rsid w:val="00D647FD"/>
    <w:rsid w:val="00D64EF1"/>
    <w:rsid w:val="00D66B2D"/>
    <w:rsid w:val="00D66B7C"/>
    <w:rsid w:val="00D675AA"/>
    <w:rsid w:val="00D704EE"/>
    <w:rsid w:val="00D70785"/>
    <w:rsid w:val="00D715C8"/>
    <w:rsid w:val="00D71EE5"/>
    <w:rsid w:val="00D7437E"/>
    <w:rsid w:val="00D80DBE"/>
    <w:rsid w:val="00D8269E"/>
    <w:rsid w:val="00D8328E"/>
    <w:rsid w:val="00D8626E"/>
    <w:rsid w:val="00D913E5"/>
    <w:rsid w:val="00D915A3"/>
    <w:rsid w:val="00D92A89"/>
    <w:rsid w:val="00D92F8D"/>
    <w:rsid w:val="00DA0228"/>
    <w:rsid w:val="00DA11B2"/>
    <w:rsid w:val="00DA124C"/>
    <w:rsid w:val="00DA15FC"/>
    <w:rsid w:val="00DA5EA1"/>
    <w:rsid w:val="00DA6272"/>
    <w:rsid w:val="00DB0BA5"/>
    <w:rsid w:val="00DB40E4"/>
    <w:rsid w:val="00DC0ADD"/>
    <w:rsid w:val="00DC309B"/>
    <w:rsid w:val="00DC30F6"/>
    <w:rsid w:val="00DC4DA2"/>
    <w:rsid w:val="00DD46E1"/>
    <w:rsid w:val="00DE2CD9"/>
    <w:rsid w:val="00DE3CF0"/>
    <w:rsid w:val="00DE5451"/>
    <w:rsid w:val="00DE60C5"/>
    <w:rsid w:val="00DE7363"/>
    <w:rsid w:val="00DE737F"/>
    <w:rsid w:val="00DF0A15"/>
    <w:rsid w:val="00DF4C66"/>
    <w:rsid w:val="00E05A7A"/>
    <w:rsid w:val="00E06DAF"/>
    <w:rsid w:val="00E12D98"/>
    <w:rsid w:val="00E13606"/>
    <w:rsid w:val="00E15227"/>
    <w:rsid w:val="00E17991"/>
    <w:rsid w:val="00E22AF3"/>
    <w:rsid w:val="00E240DD"/>
    <w:rsid w:val="00E2529C"/>
    <w:rsid w:val="00E256D0"/>
    <w:rsid w:val="00E30CCE"/>
    <w:rsid w:val="00E30E4F"/>
    <w:rsid w:val="00E34AFF"/>
    <w:rsid w:val="00E3554B"/>
    <w:rsid w:val="00E35DF9"/>
    <w:rsid w:val="00E4411C"/>
    <w:rsid w:val="00E50DFD"/>
    <w:rsid w:val="00E5251C"/>
    <w:rsid w:val="00E529DA"/>
    <w:rsid w:val="00E54D54"/>
    <w:rsid w:val="00E55B65"/>
    <w:rsid w:val="00E573F3"/>
    <w:rsid w:val="00E57777"/>
    <w:rsid w:val="00E57ED0"/>
    <w:rsid w:val="00E61023"/>
    <w:rsid w:val="00E65F33"/>
    <w:rsid w:val="00E80BE6"/>
    <w:rsid w:val="00E962C9"/>
    <w:rsid w:val="00E96C75"/>
    <w:rsid w:val="00EA4BF5"/>
    <w:rsid w:val="00EA59EE"/>
    <w:rsid w:val="00EA6CAB"/>
    <w:rsid w:val="00EB24D1"/>
    <w:rsid w:val="00EB2579"/>
    <w:rsid w:val="00EB7EA4"/>
    <w:rsid w:val="00EC24E2"/>
    <w:rsid w:val="00EC4A25"/>
    <w:rsid w:val="00EC715A"/>
    <w:rsid w:val="00ED5B9E"/>
    <w:rsid w:val="00EE2967"/>
    <w:rsid w:val="00EE2D84"/>
    <w:rsid w:val="00EE38C3"/>
    <w:rsid w:val="00EF19D9"/>
    <w:rsid w:val="00EF2D4C"/>
    <w:rsid w:val="00EF3E0F"/>
    <w:rsid w:val="00EF5A5C"/>
    <w:rsid w:val="00EF7CCF"/>
    <w:rsid w:val="00F006B4"/>
    <w:rsid w:val="00F01FB5"/>
    <w:rsid w:val="00F03287"/>
    <w:rsid w:val="00F04F8B"/>
    <w:rsid w:val="00F0558F"/>
    <w:rsid w:val="00F0677C"/>
    <w:rsid w:val="00F1189E"/>
    <w:rsid w:val="00F11D29"/>
    <w:rsid w:val="00F16A0D"/>
    <w:rsid w:val="00F20104"/>
    <w:rsid w:val="00F21C18"/>
    <w:rsid w:val="00F22E66"/>
    <w:rsid w:val="00F239DB"/>
    <w:rsid w:val="00F241C5"/>
    <w:rsid w:val="00F2542A"/>
    <w:rsid w:val="00F25637"/>
    <w:rsid w:val="00F25CB7"/>
    <w:rsid w:val="00F37144"/>
    <w:rsid w:val="00F37854"/>
    <w:rsid w:val="00F43DCD"/>
    <w:rsid w:val="00F46B27"/>
    <w:rsid w:val="00F470FA"/>
    <w:rsid w:val="00F47EBA"/>
    <w:rsid w:val="00F50AF3"/>
    <w:rsid w:val="00F61C7E"/>
    <w:rsid w:val="00F6290E"/>
    <w:rsid w:val="00F650B2"/>
    <w:rsid w:val="00F655A1"/>
    <w:rsid w:val="00F661F5"/>
    <w:rsid w:val="00F66E9B"/>
    <w:rsid w:val="00F67E9D"/>
    <w:rsid w:val="00F7018B"/>
    <w:rsid w:val="00F75250"/>
    <w:rsid w:val="00F80D18"/>
    <w:rsid w:val="00F86CF1"/>
    <w:rsid w:val="00F907F1"/>
    <w:rsid w:val="00FA1266"/>
    <w:rsid w:val="00FA7213"/>
    <w:rsid w:val="00FB2B15"/>
    <w:rsid w:val="00FB2B9B"/>
    <w:rsid w:val="00FB3F40"/>
    <w:rsid w:val="00FB59EC"/>
    <w:rsid w:val="00FC0C01"/>
    <w:rsid w:val="00FC3116"/>
    <w:rsid w:val="00FC48E8"/>
    <w:rsid w:val="00FE42A1"/>
    <w:rsid w:val="00FE47FB"/>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9"/>
    <w:qFormat/>
    <w:rsid w:val="00877652"/>
    <w:pPr>
      <w:pBdr>
        <w:top w:val="none" w:sz="0" w:space="0" w:color="auto"/>
      </w:pBdr>
      <w:spacing w:before="360"/>
      <w:outlineLvl w:val="1"/>
    </w:pPr>
    <w:rPr>
      <w:sz w:val="32"/>
    </w:rPr>
  </w:style>
  <w:style w:type="paragraph" w:styleId="Heading3">
    <w:name w:val="heading 3"/>
    <w:aliases w:val="h3"/>
    <w:basedOn w:val="Heading2"/>
    <w:next w:val="Normal"/>
    <w:link w:val="Heading3Char"/>
    <w:uiPriority w:val="99"/>
    <w:qFormat/>
    <w:rsid w:val="00877652"/>
    <w:pPr>
      <w:spacing w:before="480"/>
      <w:outlineLvl w:val="2"/>
    </w:pPr>
    <w:rPr>
      <w:sz w:val="28"/>
    </w:rPr>
  </w:style>
  <w:style w:type="paragraph" w:styleId="Heading4">
    <w:name w:val="heading 4"/>
    <w:basedOn w:val="Heading3"/>
    <w:next w:val="Normal"/>
    <w:link w:val="Heading4Char"/>
    <w:uiPriority w:val="99"/>
    <w:qFormat/>
    <w:rsid w:val="00877652"/>
    <w:pPr>
      <w:spacing w:before="120"/>
      <w:ind w:left="1418" w:hanging="1418"/>
      <w:outlineLvl w:val="3"/>
    </w:pPr>
    <w:rPr>
      <w:sz w:val="24"/>
    </w:rPr>
  </w:style>
  <w:style w:type="paragraph" w:styleId="Heading5">
    <w:name w:val="heading 5"/>
    <w:basedOn w:val="Heading4"/>
    <w:next w:val="Normal"/>
    <w:link w:val="Heading5Char"/>
    <w:uiPriority w:val="99"/>
    <w:qFormat/>
    <w:rsid w:val="00D272AA"/>
    <w:pPr>
      <w:ind w:left="1701" w:hanging="1701"/>
      <w:outlineLvl w:val="4"/>
    </w:pPr>
    <w:rPr>
      <w:sz w:val="22"/>
    </w:rPr>
  </w:style>
  <w:style w:type="paragraph" w:styleId="Heading6">
    <w:name w:val="heading 6"/>
    <w:basedOn w:val="H6"/>
    <w:next w:val="Normal"/>
    <w:link w:val="Heading6Char"/>
    <w:uiPriority w:val="99"/>
    <w:qFormat/>
    <w:rsid w:val="00D272AA"/>
    <w:pPr>
      <w:outlineLvl w:val="5"/>
    </w:pPr>
  </w:style>
  <w:style w:type="paragraph" w:styleId="Heading7">
    <w:name w:val="heading 7"/>
    <w:basedOn w:val="H6"/>
    <w:next w:val="Normal"/>
    <w:link w:val="Heading7Char"/>
    <w:uiPriority w:val="99"/>
    <w:qFormat/>
    <w:rsid w:val="00D272AA"/>
    <w:pPr>
      <w:outlineLvl w:val="6"/>
    </w:pPr>
  </w:style>
  <w:style w:type="paragraph" w:styleId="Heading8">
    <w:name w:val="heading 8"/>
    <w:basedOn w:val="Heading1"/>
    <w:next w:val="Normal"/>
    <w:link w:val="Heading8Char"/>
    <w:uiPriority w:val="99"/>
    <w:qFormat/>
    <w:rsid w:val="00D272AA"/>
    <w:pPr>
      <w:ind w:left="0" w:firstLine="0"/>
      <w:outlineLvl w:val="7"/>
    </w:pPr>
  </w:style>
  <w:style w:type="paragraph" w:styleId="Heading9">
    <w:name w:val="heading 9"/>
    <w:basedOn w:val="Heading8"/>
    <w:next w:val="Normal"/>
    <w:link w:val="Heading9Char"/>
    <w:uiPriority w:val="99"/>
    <w:qFormat/>
    <w:rsid w:val="00D272AA"/>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Cambria" w:hAnsi="Cambria" w:cs="Times New Roman"/>
      <w:b/>
      <w:bCs/>
      <w:kern w:val="32"/>
      <w:sz w:val="32"/>
      <w:szCs w:val="32"/>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9"/>
    <w:semiHidden/>
    <w:locked/>
    <w:rsid w:val="00877652"/>
    <w:rPr>
      <w:rFonts w:ascii="Arial" w:hAnsi="Arial" w:cs="Times New Roman"/>
      <w:sz w:val="32"/>
      <w:lang w:val="en-GB" w:eastAsia="en-US" w:bidi="ar-SA"/>
    </w:rPr>
  </w:style>
  <w:style w:type="character" w:customStyle="1" w:styleId="Heading3Char">
    <w:name w:val="Heading 3 Char"/>
    <w:aliases w:val="h3 Char"/>
    <w:basedOn w:val="DefaultParagraphFont"/>
    <w:link w:val="Heading3"/>
    <w:uiPriority w:val="99"/>
    <w:semiHidden/>
    <w:locked/>
    <w:rsid w:val="00877652"/>
    <w:rPr>
      <w:rFonts w:ascii="Arial" w:hAnsi="Arial" w:cs="Times New Roman"/>
      <w:sz w:val="28"/>
      <w:lang w:val="en-GB" w:eastAsia="en-US" w:bidi="ar-SA"/>
    </w:rPr>
  </w:style>
  <w:style w:type="character" w:customStyle="1" w:styleId="Heading4Char">
    <w:name w:val="Heading 4 Char"/>
    <w:basedOn w:val="DefaultParagraphFont"/>
    <w:link w:val="Heading4"/>
    <w:uiPriority w:val="99"/>
    <w:semiHidden/>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semiHidden/>
    <w:locked/>
    <w:rsid w:val="00742347"/>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742347"/>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742347"/>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742347"/>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742347"/>
    <w:rPr>
      <w:rFonts w:ascii="Cambria" w:hAnsi="Cambria" w:cs="Times New Roman"/>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37"/>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s>
</file>

<file path=word/webSettings.xml><?xml version="1.0" encoding="utf-8"?>
<w:webSettings xmlns:r="http://schemas.openxmlformats.org/officeDocument/2006/relationships" xmlns:w="http://schemas.openxmlformats.org/wordprocessingml/2006/main">
  <w:divs>
    <w:div w:id="213587979">
      <w:marLeft w:val="0"/>
      <w:marRight w:val="0"/>
      <w:marTop w:val="0"/>
      <w:marBottom w:val="0"/>
      <w:divBdr>
        <w:top w:val="none" w:sz="0" w:space="0" w:color="auto"/>
        <w:left w:val="none" w:sz="0" w:space="0" w:color="auto"/>
        <w:bottom w:val="none" w:sz="0" w:space="0" w:color="auto"/>
        <w:right w:val="none" w:sz="0" w:space="0" w:color="auto"/>
      </w:divBdr>
    </w:div>
    <w:div w:id="213587980">
      <w:marLeft w:val="0"/>
      <w:marRight w:val="0"/>
      <w:marTop w:val="0"/>
      <w:marBottom w:val="0"/>
      <w:divBdr>
        <w:top w:val="none" w:sz="0" w:space="0" w:color="auto"/>
        <w:left w:val="none" w:sz="0" w:space="0" w:color="auto"/>
        <w:bottom w:val="none" w:sz="0" w:space="0" w:color="auto"/>
        <w:right w:val="none" w:sz="0" w:space="0" w:color="auto"/>
      </w:divBdr>
    </w:div>
    <w:div w:id="213587982">
      <w:marLeft w:val="0"/>
      <w:marRight w:val="0"/>
      <w:marTop w:val="0"/>
      <w:marBottom w:val="0"/>
      <w:divBdr>
        <w:top w:val="none" w:sz="0" w:space="0" w:color="auto"/>
        <w:left w:val="none" w:sz="0" w:space="0" w:color="auto"/>
        <w:bottom w:val="none" w:sz="0" w:space="0" w:color="auto"/>
        <w:right w:val="none" w:sz="0" w:space="0" w:color="auto"/>
      </w:divBdr>
      <w:divsChild>
        <w:div w:id="213587992">
          <w:marLeft w:val="0"/>
          <w:marRight w:val="0"/>
          <w:marTop w:val="0"/>
          <w:marBottom w:val="0"/>
          <w:divBdr>
            <w:top w:val="none" w:sz="0" w:space="0" w:color="auto"/>
            <w:left w:val="none" w:sz="0" w:space="0" w:color="auto"/>
            <w:bottom w:val="none" w:sz="0" w:space="0" w:color="auto"/>
            <w:right w:val="none" w:sz="0" w:space="0" w:color="auto"/>
          </w:divBdr>
          <w:divsChild>
            <w:div w:id="21358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87984">
      <w:marLeft w:val="0"/>
      <w:marRight w:val="0"/>
      <w:marTop w:val="0"/>
      <w:marBottom w:val="0"/>
      <w:divBdr>
        <w:top w:val="none" w:sz="0" w:space="0" w:color="auto"/>
        <w:left w:val="none" w:sz="0" w:space="0" w:color="auto"/>
        <w:bottom w:val="none" w:sz="0" w:space="0" w:color="auto"/>
        <w:right w:val="none" w:sz="0" w:space="0" w:color="auto"/>
      </w:divBdr>
    </w:div>
    <w:div w:id="213587985">
      <w:marLeft w:val="0"/>
      <w:marRight w:val="0"/>
      <w:marTop w:val="0"/>
      <w:marBottom w:val="0"/>
      <w:divBdr>
        <w:top w:val="none" w:sz="0" w:space="0" w:color="auto"/>
        <w:left w:val="none" w:sz="0" w:space="0" w:color="auto"/>
        <w:bottom w:val="none" w:sz="0" w:space="0" w:color="auto"/>
        <w:right w:val="none" w:sz="0" w:space="0" w:color="auto"/>
      </w:divBdr>
    </w:div>
    <w:div w:id="213587986">
      <w:marLeft w:val="0"/>
      <w:marRight w:val="0"/>
      <w:marTop w:val="0"/>
      <w:marBottom w:val="0"/>
      <w:divBdr>
        <w:top w:val="none" w:sz="0" w:space="0" w:color="auto"/>
        <w:left w:val="none" w:sz="0" w:space="0" w:color="auto"/>
        <w:bottom w:val="none" w:sz="0" w:space="0" w:color="auto"/>
        <w:right w:val="none" w:sz="0" w:space="0" w:color="auto"/>
      </w:divBdr>
      <w:divsChild>
        <w:div w:id="213587981">
          <w:marLeft w:val="0"/>
          <w:marRight w:val="0"/>
          <w:marTop w:val="0"/>
          <w:marBottom w:val="0"/>
          <w:divBdr>
            <w:top w:val="none" w:sz="0" w:space="0" w:color="auto"/>
            <w:left w:val="none" w:sz="0" w:space="0" w:color="auto"/>
            <w:bottom w:val="none" w:sz="0" w:space="0" w:color="auto"/>
            <w:right w:val="none" w:sz="0" w:space="0" w:color="auto"/>
          </w:divBdr>
        </w:div>
      </w:divsChild>
    </w:div>
    <w:div w:id="213587987">
      <w:marLeft w:val="0"/>
      <w:marRight w:val="0"/>
      <w:marTop w:val="0"/>
      <w:marBottom w:val="0"/>
      <w:divBdr>
        <w:top w:val="none" w:sz="0" w:space="0" w:color="auto"/>
        <w:left w:val="none" w:sz="0" w:space="0" w:color="auto"/>
        <w:bottom w:val="none" w:sz="0" w:space="0" w:color="auto"/>
        <w:right w:val="none" w:sz="0" w:space="0" w:color="auto"/>
      </w:divBdr>
      <w:divsChild>
        <w:div w:id="213587991">
          <w:marLeft w:val="0"/>
          <w:marRight w:val="0"/>
          <w:marTop w:val="0"/>
          <w:marBottom w:val="0"/>
          <w:divBdr>
            <w:top w:val="none" w:sz="0" w:space="0" w:color="auto"/>
            <w:left w:val="none" w:sz="0" w:space="0" w:color="auto"/>
            <w:bottom w:val="none" w:sz="0" w:space="0" w:color="auto"/>
            <w:right w:val="none" w:sz="0" w:space="0" w:color="auto"/>
          </w:divBdr>
          <w:divsChild>
            <w:div w:id="213587989">
              <w:marLeft w:val="0"/>
              <w:marRight w:val="0"/>
              <w:marTop w:val="0"/>
              <w:marBottom w:val="0"/>
              <w:divBdr>
                <w:top w:val="none" w:sz="0" w:space="0" w:color="auto"/>
                <w:left w:val="none" w:sz="0" w:space="0" w:color="auto"/>
                <w:bottom w:val="none" w:sz="0" w:space="0" w:color="auto"/>
                <w:right w:val="none" w:sz="0" w:space="0" w:color="auto"/>
              </w:divBdr>
              <w:divsChild>
                <w:div w:id="21358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87990">
      <w:marLeft w:val="0"/>
      <w:marRight w:val="0"/>
      <w:marTop w:val="0"/>
      <w:marBottom w:val="0"/>
      <w:divBdr>
        <w:top w:val="none" w:sz="0" w:space="0" w:color="auto"/>
        <w:left w:val="none" w:sz="0" w:space="0" w:color="auto"/>
        <w:bottom w:val="none" w:sz="0" w:space="0" w:color="auto"/>
        <w:right w:val="none" w:sz="0" w:space="0" w:color="auto"/>
      </w:divBdr>
    </w:div>
    <w:div w:id="2135879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20</Pages>
  <Words>4605</Words>
  <Characters>26249</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lmcedts</cp:lastModifiedBy>
  <cp:revision>2</cp:revision>
  <cp:lastPrinted>2011-09-06T18:32:00Z</cp:lastPrinted>
  <dcterms:created xsi:type="dcterms:W3CDTF">2011-09-13T13:05:00Z</dcterms:created>
  <dcterms:modified xsi:type="dcterms:W3CDTF">2011-09-13T13:05:00Z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